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76A" w:rsidRPr="00983481" w:rsidRDefault="0002076A" w:rsidP="0002076A">
      <w:pPr>
        <w:autoSpaceDE w:val="0"/>
        <w:autoSpaceDN w:val="0"/>
        <w:jc w:val="left"/>
        <w:textAlignment w:val="baseline"/>
        <w:rPr>
          <w:rFonts w:ascii="ＭＳ 明朝" w:hAnsi="Times New Roman"/>
          <w:kern w:val="0"/>
          <w:sz w:val="24"/>
          <w:szCs w:val="24"/>
        </w:rPr>
      </w:pPr>
    </w:p>
    <w:p w:rsidR="0002076A" w:rsidRPr="00983481" w:rsidRDefault="0002076A" w:rsidP="0002076A">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（標準様式第</w:t>
      </w:r>
      <w:r w:rsidRPr="006C7A7A">
        <w:rPr>
          <w:rFonts w:ascii="ＭＳ 明朝" w:hAnsi="Times New Roman" w:hint="eastAsia"/>
          <w:kern w:val="0"/>
          <w:sz w:val="22"/>
        </w:rPr>
        <w:t>１４</w:t>
      </w:r>
      <w:r w:rsidRPr="00983481">
        <w:rPr>
          <w:rFonts w:ascii="ＭＳ 明朝" w:hAnsi="Times New Roman" w:hint="eastAsia"/>
          <w:kern w:val="0"/>
          <w:sz w:val="22"/>
        </w:rPr>
        <w:t xml:space="preserve">号）　</w:t>
      </w:r>
      <w:r w:rsidRPr="00983481">
        <w:rPr>
          <w:rFonts w:ascii="ＭＳ 明朝" w:hAnsi="Times New Roman" w:hint="eastAsia"/>
          <w:kern w:val="0"/>
          <w:sz w:val="22"/>
          <w:bdr w:val="single" w:sz="4" w:space="0" w:color="auto"/>
        </w:rPr>
        <w:t xml:space="preserve">　単体・経常建設工事共同企業体　</w:t>
      </w:r>
    </w:p>
    <w:p w:rsidR="0002076A" w:rsidRPr="003869E8" w:rsidRDefault="0002076A" w:rsidP="0002076A">
      <w:pPr>
        <w:autoSpaceDE w:val="0"/>
        <w:autoSpaceDN w:val="0"/>
        <w:jc w:val="left"/>
        <w:textAlignment w:val="baseline"/>
        <w:rPr>
          <w:rFonts w:ascii="ＭＳ 明朝" w:hAnsi="Times New Roman"/>
          <w:kern w:val="0"/>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02076A" w:rsidRPr="00983481" w:rsidTr="001C694D">
        <w:tc>
          <w:tcPr>
            <w:tcW w:w="9639" w:type="dxa"/>
            <w:tcBorders>
              <w:top w:val="single" w:sz="12" w:space="0" w:color="auto"/>
              <w:left w:val="single" w:sz="12" w:space="0" w:color="auto"/>
              <w:bottom w:val="single" w:sz="12" w:space="0" w:color="auto"/>
              <w:right w:val="single" w:sz="12" w:space="0" w:color="auto"/>
            </w:tcBorders>
          </w:tcPr>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center"/>
              <w:textAlignment w:val="baseline"/>
              <w:rPr>
                <w:rFonts w:ascii="ＭＳ 明朝" w:hAnsi="Times New Roman"/>
                <w:kern w:val="0"/>
                <w:sz w:val="36"/>
                <w:szCs w:val="36"/>
              </w:rPr>
            </w:pPr>
            <w:r w:rsidRPr="00983481">
              <w:rPr>
                <w:rFonts w:ascii="ＭＳ 明朝" w:hAnsi="Times New Roman" w:hint="eastAsia"/>
                <w:kern w:val="0"/>
                <w:sz w:val="36"/>
                <w:szCs w:val="36"/>
              </w:rPr>
              <w:t>誓　約　書</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（あて先）　契約書記載の発注者</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center"/>
              <w:textAlignment w:val="baseline"/>
              <w:rPr>
                <w:rFonts w:ascii="ＭＳ 明朝" w:hAnsi="Times New Roman"/>
                <w:kern w:val="0"/>
                <w:sz w:val="22"/>
              </w:rPr>
            </w:pPr>
            <w:r w:rsidRPr="00983481">
              <w:rPr>
                <w:rFonts w:ascii="ＭＳ 明朝" w:hAnsi="Times New Roman" w:hint="eastAsia"/>
                <w:kern w:val="0"/>
                <w:sz w:val="22"/>
              </w:rPr>
              <w:t>記</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１　工事名</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２　工事場所</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年　　月　　日</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住　　　所</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名称・商号</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代表者氏名　　　　　　　　　　　　　　　　　　　　　　</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tc>
      </w:tr>
    </w:tbl>
    <w:p w:rsidR="0002076A" w:rsidRPr="00983481" w:rsidRDefault="0002076A" w:rsidP="0002076A">
      <w:pPr>
        <w:autoSpaceDE w:val="0"/>
        <w:autoSpaceDN w:val="0"/>
        <w:jc w:val="left"/>
        <w:textAlignment w:val="baseline"/>
        <w:rPr>
          <w:rFonts w:ascii="ＭＳ 明朝" w:hAnsi="Times New Roman"/>
          <w:kern w:val="0"/>
          <w:sz w:val="22"/>
        </w:rPr>
      </w:pPr>
    </w:p>
    <w:p w:rsidR="0002076A" w:rsidRPr="00983481" w:rsidRDefault="0002076A" w:rsidP="0002076A">
      <w:pPr>
        <w:autoSpaceDE w:val="0"/>
        <w:autoSpaceDN w:val="0"/>
        <w:jc w:val="left"/>
        <w:textAlignment w:val="baseline"/>
        <w:rPr>
          <w:rFonts w:ascii="ＭＳ 明朝" w:hAnsi="Times New Roman"/>
          <w:kern w:val="0"/>
          <w:sz w:val="22"/>
        </w:rPr>
      </w:pPr>
    </w:p>
    <w:p w:rsidR="0002076A" w:rsidRPr="00983481" w:rsidRDefault="0002076A" w:rsidP="0002076A">
      <w:pPr>
        <w:autoSpaceDE w:val="0"/>
        <w:autoSpaceDN w:val="0"/>
        <w:jc w:val="left"/>
        <w:textAlignment w:val="baseline"/>
        <w:rPr>
          <w:rFonts w:ascii="ＭＳ 明朝" w:hAnsi="Times New Roman"/>
          <w:kern w:val="0"/>
          <w:sz w:val="22"/>
        </w:rPr>
      </w:pPr>
      <w:r w:rsidRPr="00983481">
        <w:rPr>
          <w:rFonts w:ascii="ＭＳ 明朝" w:hAnsi="Times New Roman"/>
          <w:kern w:val="0"/>
          <w:sz w:val="22"/>
        </w:rPr>
        <w:br w:type="page"/>
      </w:r>
      <w:r w:rsidRPr="00983481">
        <w:rPr>
          <w:rFonts w:ascii="ＭＳ 明朝" w:hAnsi="Times New Roman" w:hint="eastAsia"/>
          <w:kern w:val="0"/>
          <w:sz w:val="22"/>
        </w:rPr>
        <w:lastRenderedPageBreak/>
        <w:t>（標準様式第</w:t>
      </w:r>
      <w:r w:rsidRPr="006C7A7A">
        <w:rPr>
          <w:rFonts w:ascii="ＭＳ 明朝" w:hAnsi="Times New Roman" w:hint="eastAsia"/>
          <w:kern w:val="0"/>
          <w:sz w:val="22"/>
        </w:rPr>
        <w:t>１５</w:t>
      </w:r>
      <w:r w:rsidRPr="00983481">
        <w:rPr>
          <w:rFonts w:ascii="ＭＳ 明朝" w:hAnsi="Times New Roman" w:hint="eastAsia"/>
          <w:kern w:val="0"/>
          <w:sz w:val="22"/>
        </w:rPr>
        <w:t xml:space="preserve">号）　</w:t>
      </w:r>
      <w:r w:rsidRPr="00983481">
        <w:rPr>
          <w:rFonts w:ascii="ＭＳ 明朝" w:hAnsi="Times New Roman" w:hint="eastAsia"/>
          <w:kern w:val="0"/>
          <w:sz w:val="22"/>
          <w:bdr w:val="single" w:sz="4" w:space="0" w:color="auto"/>
        </w:rPr>
        <w:t xml:space="preserve">　特定建設工事共同企業体　</w:t>
      </w:r>
    </w:p>
    <w:p w:rsidR="0002076A" w:rsidRPr="00983481" w:rsidRDefault="0002076A" w:rsidP="0002076A">
      <w:pPr>
        <w:autoSpaceDE w:val="0"/>
        <w:autoSpaceDN w:val="0"/>
        <w:jc w:val="left"/>
        <w:textAlignment w:val="baseline"/>
        <w:rPr>
          <w:rFonts w:ascii="ＭＳ 明朝" w:hAnsi="Times New Roman"/>
          <w:kern w:val="0"/>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0"/>
      </w:tblGrid>
      <w:tr w:rsidR="0002076A" w:rsidRPr="00983481" w:rsidTr="001C694D">
        <w:tc>
          <w:tcPr>
            <w:tcW w:w="9639" w:type="dxa"/>
            <w:tcBorders>
              <w:top w:val="single" w:sz="12" w:space="0" w:color="auto"/>
              <w:left w:val="single" w:sz="12" w:space="0" w:color="auto"/>
              <w:bottom w:val="single" w:sz="12" w:space="0" w:color="auto"/>
              <w:right w:val="single" w:sz="12" w:space="0" w:color="auto"/>
            </w:tcBorders>
          </w:tcPr>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center"/>
              <w:textAlignment w:val="baseline"/>
              <w:rPr>
                <w:rFonts w:ascii="ＭＳ 明朝" w:hAnsi="Times New Roman"/>
                <w:kern w:val="0"/>
                <w:sz w:val="36"/>
                <w:szCs w:val="36"/>
              </w:rPr>
            </w:pPr>
            <w:r w:rsidRPr="00983481">
              <w:rPr>
                <w:rFonts w:ascii="ＭＳ 明朝" w:hAnsi="Times New Roman" w:hint="eastAsia"/>
                <w:kern w:val="0"/>
                <w:sz w:val="36"/>
                <w:szCs w:val="36"/>
              </w:rPr>
              <w:t>誓　約　書</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（あて先）　契約書記載の発注者</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center"/>
              <w:textAlignment w:val="baseline"/>
              <w:rPr>
                <w:rFonts w:ascii="ＭＳ 明朝" w:hAnsi="Times New Roman"/>
                <w:kern w:val="0"/>
                <w:sz w:val="22"/>
              </w:rPr>
            </w:pPr>
            <w:r w:rsidRPr="00983481">
              <w:rPr>
                <w:rFonts w:ascii="ＭＳ 明朝" w:hAnsi="Times New Roman" w:hint="eastAsia"/>
                <w:kern w:val="0"/>
                <w:sz w:val="22"/>
              </w:rPr>
              <w:t>記</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１　工事名</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２　工事場所</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年　　月　　日</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共同企業体の名称　　　　　　　　　　　　特定建設工事共同企業体</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代表構成員　　住　　　所</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名称・商号</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代表者氏名　　　　　　　　　　　　　　　　　　　　　　</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構　成　員　　住　　　所</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名称・商号</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r w:rsidRPr="00983481">
              <w:rPr>
                <w:rFonts w:ascii="ＭＳ 明朝" w:hAnsi="Times New Roman" w:hint="eastAsia"/>
                <w:kern w:val="0"/>
                <w:sz w:val="22"/>
              </w:rPr>
              <w:t xml:space="preserve">　　　　　　　　　　代表者氏名　　　　　　　　　　　　　　　　　　　　　　</w:t>
            </w:r>
          </w:p>
          <w:p w:rsidR="0002076A" w:rsidRPr="00983481" w:rsidRDefault="0002076A" w:rsidP="001C694D">
            <w:pPr>
              <w:autoSpaceDE w:val="0"/>
              <w:autoSpaceDN w:val="0"/>
              <w:jc w:val="left"/>
              <w:textAlignment w:val="baseline"/>
              <w:rPr>
                <w:rFonts w:ascii="ＭＳ 明朝" w:hAnsi="Times New Roman"/>
                <w:kern w:val="0"/>
                <w:sz w:val="22"/>
              </w:rPr>
            </w:pPr>
          </w:p>
          <w:p w:rsidR="0002076A" w:rsidRPr="00983481" w:rsidRDefault="0002076A" w:rsidP="001C694D">
            <w:pPr>
              <w:autoSpaceDE w:val="0"/>
              <w:autoSpaceDN w:val="0"/>
              <w:jc w:val="left"/>
              <w:textAlignment w:val="baseline"/>
              <w:rPr>
                <w:rFonts w:ascii="ＭＳ 明朝" w:hAnsi="Times New Roman"/>
                <w:kern w:val="0"/>
                <w:sz w:val="22"/>
              </w:rPr>
            </w:pPr>
          </w:p>
        </w:tc>
      </w:tr>
    </w:tbl>
    <w:p w:rsidR="0017097E" w:rsidRPr="00983481" w:rsidRDefault="0017097E" w:rsidP="000C4155">
      <w:pPr>
        <w:autoSpaceDE w:val="0"/>
        <w:autoSpaceDN w:val="0"/>
        <w:jc w:val="left"/>
        <w:textAlignment w:val="baseline"/>
      </w:pPr>
      <w:bookmarkStart w:id="0" w:name="_GoBack"/>
      <w:bookmarkEnd w:id="0"/>
    </w:p>
    <w:sectPr w:rsidR="0017097E" w:rsidRPr="00983481" w:rsidSect="000C4155">
      <w:footerReference w:type="default" r:id="rId7"/>
      <w:pgSz w:w="11906" w:h="16838" w:code="9"/>
      <w:pgMar w:top="1134" w:right="1134" w:bottom="1134" w:left="1134" w:header="720" w:footer="680" w:gutter="0"/>
      <w:cols w:space="720"/>
      <w:noEndnote/>
      <w:docGrid w:linePitch="299"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369" w:rsidRDefault="00D93369" w:rsidP="00355BAB">
      <w:r>
        <w:separator/>
      </w:r>
    </w:p>
  </w:endnote>
  <w:endnote w:type="continuationSeparator" w:id="0">
    <w:p w:rsidR="00D93369" w:rsidRDefault="00D93369" w:rsidP="0035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97E" w:rsidRPr="00B63ECA" w:rsidRDefault="0017097E" w:rsidP="00184200">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369" w:rsidRDefault="00D93369" w:rsidP="00355BAB">
      <w:r>
        <w:separator/>
      </w:r>
    </w:p>
  </w:footnote>
  <w:footnote w:type="continuationSeparator" w:id="0">
    <w:p w:rsidR="00D93369" w:rsidRDefault="00D93369" w:rsidP="00355B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BAB"/>
    <w:rsid w:val="00000BC0"/>
    <w:rsid w:val="00005AA1"/>
    <w:rsid w:val="00014D6E"/>
    <w:rsid w:val="0002076A"/>
    <w:rsid w:val="000222FE"/>
    <w:rsid w:val="00022686"/>
    <w:rsid w:val="000321F0"/>
    <w:rsid w:val="00035A20"/>
    <w:rsid w:val="00063D69"/>
    <w:rsid w:val="00066267"/>
    <w:rsid w:val="0007279E"/>
    <w:rsid w:val="000A5798"/>
    <w:rsid w:val="000C4155"/>
    <w:rsid w:val="000D048C"/>
    <w:rsid w:val="000E11B2"/>
    <w:rsid w:val="000E4DC1"/>
    <w:rsid w:val="000F32D5"/>
    <w:rsid w:val="000F3A4E"/>
    <w:rsid w:val="000F644F"/>
    <w:rsid w:val="000F7547"/>
    <w:rsid w:val="000F7ED1"/>
    <w:rsid w:val="00106B8B"/>
    <w:rsid w:val="00107353"/>
    <w:rsid w:val="001073C4"/>
    <w:rsid w:val="00110ADD"/>
    <w:rsid w:val="00113871"/>
    <w:rsid w:val="001316D3"/>
    <w:rsid w:val="001362A9"/>
    <w:rsid w:val="00151051"/>
    <w:rsid w:val="00151941"/>
    <w:rsid w:val="001550EE"/>
    <w:rsid w:val="00156FB4"/>
    <w:rsid w:val="00165FA4"/>
    <w:rsid w:val="0017097E"/>
    <w:rsid w:val="00184200"/>
    <w:rsid w:val="001A24ED"/>
    <w:rsid w:val="001A6EF9"/>
    <w:rsid w:val="001C1A7F"/>
    <w:rsid w:val="001C2F5D"/>
    <w:rsid w:val="001C4A72"/>
    <w:rsid w:val="001C66F2"/>
    <w:rsid w:val="001C694D"/>
    <w:rsid w:val="001E470A"/>
    <w:rsid w:val="002170C1"/>
    <w:rsid w:val="00222C7A"/>
    <w:rsid w:val="00230A2A"/>
    <w:rsid w:val="00274C3F"/>
    <w:rsid w:val="002950BD"/>
    <w:rsid w:val="002B5C8E"/>
    <w:rsid w:val="002D0F45"/>
    <w:rsid w:val="002D52D4"/>
    <w:rsid w:val="00316092"/>
    <w:rsid w:val="00323B56"/>
    <w:rsid w:val="0032449F"/>
    <w:rsid w:val="00332649"/>
    <w:rsid w:val="00343935"/>
    <w:rsid w:val="00352ABA"/>
    <w:rsid w:val="00355BAB"/>
    <w:rsid w:val="00361830"/>
    <w:rsid w:val="003764F3"/>
    <w:rsid w:val="00384B0D"/>
    <w:rsid w:val="003869E8"/>
    <w:rsid w:val="003A3424"/>
    <w:rsid w:val="003B2303"/>
    <w:rsid w:val="003B357C"/>
    <w:rsid w:val="003D00A1"/>
    <w:rsid w:val="003D3723"/>
    <w:rsid w:val="003D4FEA"/>
    <w:rsid w:val="003F12A2"/>
    <w:rsid w:val="003F707D"/>
    <w:rsid w:val="004170D5"/>
    <w:rsid w:val="0042195B"/>
    <w:rsid w:val="004452AB"/>
    <w:rsid w:val="00487E85"/>
    <w:rsid w:val="004D3049"/>
    <w:rsid w:val="004D6122"/>
    <w:rsid w:val="00520BBA"/>
    <w:rsid w:val="00552034"/>
    <w:rsid w:val="005704E5"/>
    <w:rsid w:val="00570AB7"/>
    <w:rsid w:val="00580FD0"/>
    <w:rsid w:val="0059226F"/>
    <w:rsid w:val="005A57AE"/>
    <w:rsid w:val="005E6009"/>
    <w:rsid w:val="00602CC7"/>
    <w:rsid w:val="00613DD1"/>
    <w:rsid w:val="0061762D"/>
    <w:rsid w:val="00636D44"/>
    <w:rsid w:val="00644EC2"/>
    <w:rsid w:val="0066389B"/>
    <w:rsid w:val="00664B2D"/>
    <w:rsid w:val="006677CD"/>
    <w:rsid w:val="006B12AD"/>
    <w:rsid w:val="006B3669"/>
    <w:rsid w:val="006C47CC"/>
    <w:rsid w:val="006C7A7A"/>
    <w:rsid w:val="006E0C23"/>
    <w:rsid w:val="006F7532"/>
    <w:rsid w:val="00713AC1"/>
    <w:rsid w:val="007364A9"/>
    <w:rsid w:val="00752207"/>
    <w:rsid w:val="0075594C"/>
    <w:rsid w:val="007633C7"/>
    <w:rsid w:val="007C1104"/>
    <w:rsid w:val="007F6797"/>
    <w:rsid w:val="00802D1A"/>
    <w:rsid w:val="0081469A"/>
    <w:rsid w:val="0083760D"/>
    <w:rsid w:val="00845934"/>
    <w:rsid w:val="00861094"/>
    <w:rsid w:val="00871896"/>
    <w:rsid w:val="00886920"/>
    <w:rsid w:val="008A05B0"/>
    <w:rsid w:val="008A0DF2"/>
    <w:rsid w:val="008B5A2D"/>
    <w:rsid w:val="008F138F"/>
    <w:rsid w:val="008F5911"/>
    <w:rsid w:val="00906606"/>
    <w:rsid w:val="009223E9"/>
    <w:rsid w:val="00923D1C"/>
    <w:rsid w:val="0092404C"/>
    <w:rsid w:val="009321AE"/>
    <w:rsid w:val="00934223"/>
    <w:rsid w:val="00940EE4"/>
    <w:rsid w:val="00946183"/>
    <w:rsid w:val="00953E41"/>
    <w:rsid w:val="00967346"/>
    <w:rsid w:val="00983481"/>
    <w:rsid w:val="009843C8"/>
    <w:rsid w:val="00994586"/>
    <w:rsid w:val="009A4BE1"/>
    <w:rsid w:val="009B41A6"/>
    <w:rsid w:val="009D40D8"/>
    <w:rsid w:val="009E5607"/>
    <w:rsid w:val="00A000E6"/>
    <w:rsid w:val="00A07776"/>
    <w:rsid w:val="00A220C2"/>
    <w:rsid w:val="00AA23DC"/>
    <w:rsid w:val="00AB160B"/>
    <w:rsid w:val="00AB76AE"/>
    <w:rsid w:val="00AD703F"/>
    <w:rsid w:val="00B11063"/>
    <w:rsid w:val="00B11455"/>
    <w:rsid w:val="00B11B7E"/>
    <w:rsid w:val="00B14F94"/>
    <w:rsid w:val="00B5402E"/>
    <w:rsid w:val="00B92940"/>
    <w:rsid w:val="00BA2566"/>
    <w:rsid w:val="00BB42CC"/>
    <w:rsid w:val="00BB430C"/>
    <w:rsid w:val="00BD7FD6"/>
    <w:rsid w:val="00BE1E78"/>
    <w:rsid w:val="00BF5526"/>
    <w:rsid w:val="00BF7A68"/>
    <w:rsid w:val="00C60B06"/>
    <w:rsid w:val="00C720B5"/>
    <w:rsid w:val="00C77D7A"/>
    <w:rsid w:val="00CA3F72"/>
    <w:rsid w:val="00CA788C"/>
    <w:rsid w:val="00CC3A13"/>
    <w:rsid w:val="00CC3D1D"/>
    <w:rsid w:val="00CC4CDA"/>
    <w:rsid w:val="00CF5C05"/>
    <w:rsid w:val="00CF71B6"/>
    <w:rsid w:val="00D52D1A"/>
    <w:rsid w:val="00D7051D"/>
    <w:rsid w:val="00D72BF1"/>
    <w:rsid w:val="00D81859"/>
    <w:rsid w:val="00D93369"/>
    <w:rsid w:val="00DC766F"/>
    <w:rsid w:val="00DE62D2"/>
    <w:rsid w:val="00DE6ED8"/>
    <w:rsid w:val="00DF522E"/>
    <w:rsid w:val="00DF6AC2"/>
    <w:rsid w:val="00E06256"/>
    <w:rsid w:val="00E11A3D"/>
    <w:rsid w:val="00E1689A"/>
    <w:rsid w:val="00E23436"/>
    <w:rsid w:val="00E25613"/>
    <w:rsid w:val="00E26022"/>
    <w:rsid w:val="00E26A34"/>
    <w:rsid w:val="00E327A8"/>
    <w:rsid w:val="00E35F8F"/>
    <w:rsid w:val="00E42542"/>
    <w:rsid w:val="00E57D0C"/>
    <w:rsid w:val="00EA1761"/>
    <w:rsid w:val="00EA2DE8"/>
    <w:rsid w:val="00EC65B9"/>
    <w:rsid w:val="00ED73E0"/>
    <w:rsid w:val="00EE7EF8"/>
    <w:rsid w:val="00EF457A"/>
    <w:rsid w:val="00F05FAF"/>
    <w:rsid w:val="00F14956"/>
    <w:rsid w:val="00F26818"/>
    <w:rsid w:val="00F37F89"/>
    <w:rsid w:val="00F64A41"/>
    <w:rsid w:val="00F71A27"/>
    <w:rsid w:val="00F87F24"/>
    <w:rsid w:val="00F92B31"/>
    <w:rsid w:val="00FA29E7"/>
    <w:rsid w:val="00FB51D2"/>
    <w:rsid w:val="00FC7870"/>
    <w:rsid w:val="00FD0F97"/>
    <w:rsid w:val="00FE2A79"/>
    <w:rsid w:val="00FE3259"/>
    <w:rsid w:val="00FF46CD"/>
    <w:rsid w:val="00FF69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440CBE4"/>
  <w15:chartTrackingRefBased/>
  <w15:docId w15:val="{B261D640-1D22-482D-8F7C-563BC04A5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90" w:lineRule="exact"/>
      <w:jc w:val="both"/>
    </w:pPr>
    <w:rPr>
      <w:rFonts w:cs="ＭＳ 明朝"/>
      <w:spacing w:val="2"/>
      <w:sz w:val="21"/>
      <w:szCs w:val="21"/>
    </w:rPr>
  </w:style>
  <w:style w:type="paragraph" w:styleId="a4">
    <w:name w:val="header"/>
    <w:basedOn w:val="a"/>
    <w:link w:val="a5"/>
    <w:uiPriority w:val="99"/>
    <w:unhideWhenUsed/>
    <w:rsid w:val="00A07776"/>
    <w:pPr>
      <w:tabs>
        <w:tab w:val="center" w:pos="4252"/>
        <w:tab w:val="right" w:pos="8504"/>
      </w:tabs>
      <w:snapToGrid w:val="0"/>
    </w:pPr>
  </w:style>
  <w:style w:type="character" w:customStyle="1" w:styleId="a5">
    <w:name w:val="ヘッダー (文字)"/>
    <w:basedOn w:val="a0"/>
    <w:link w:val="a4"/>
    <w:uiPriority w:val="99"/>
    <w:rsid w:val="00A07776"/>
  </w:style>
  <w:style w:type="paragraph" w:styleId="a6">
    <w:name w:val="footer"/>
    <w:basedOn w:val="a"/>
    <w:link w:val="a7"/>
    <w:uiPriority w:val="99"/>
    <w:unhideWhenUsed/>
    <w:rsid w:val="00A07776"/>
    <w:pPr>
      <w:tabs>
        <w:tab w:val="center" w:pos="4252"/>
        <w:tab w:val="right" w:pos="8504"/>
      </w:tabs>
      <w:snapToGrid w:val="0"/>
    </w:pPr>
  </w:style>
  <w:style w:type="character" w:customStyle="1" w:styleId="a7">
    <w:name w:val="フッター (文字)"/>
    <w:basedOn w:val="a0"/>
    <w:link w:val="a6"/>
    <w:uiPriority w:val="99"/>
    <w:rsid w:val="00A07776"/>
  </w:style>
  <w:style w:type="paragraph" w:styleId="a8">
    <w:name w:val="Balloon Text"/>
    <w:basedOn w:val="a"/>
    <w:link w:val="a9"/>
    <w:uiPriority w:val="99"/>
    <w:semiHidden/>
    <w:unhideWhenUsed/>
    <w:rsid w:val="00B11063"/>
    <w:rPr>
      <w:rFonts w:ascii="Arial" w:eastAsia="ＭＳ ゴシック" w:hAnsi="Arial"/>
      <w:sz w:val="18"/>
      <w:szCs w:val="18"/>
    </w:rPr>
  </w:style>
  <w:style w:type="character" w:customStyle="1" w:styleId="a9">
    <w:name w:val="吹き出し (文字)"/>
    <w:link w:val="a8"/>
    <w:uiPriority w:val="99"/>
    <w:semiHidden/>
    <w:rsid w:val="00B11063"/>
    <w:rPr>
      <w:rFonts w:ascii="Arial" w:eastAsia="ＭＳ ゴシック" w:hAnsi="Arial" w:cs="Times New Roman"/>
      <w:kern w:val="2"/>
      <w:sz w:val="18"/>
      <w:szCs w:val="18"/>
    </w:rPr>
  </w:style>
  <w:style w:type="numbering" w:customStyle="1" w:styleId="1">
    <w:name w:val="リストなし1"/>
    <w:next w:val="a2"/>
    <w:uiPriority w:val="99"/>
    <w:semiHidden/>
    <w:unhideWhenUsed/>
    <w:rsid w:val="0017097E"/>
  </w:style>
  <w:style w:type="table" w:styleId="aa">
    <w:name w:val="Table Grid"/>
    <w:basedOn w:val="a1"/>
    <w:uiPriority w:val="59"/>
    <w:rsid w:val="0017097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17097E"/>
    <w:pPr>
      <w:adjustRightInd w:val="0"/>
      <w:jc w:val="center"/>
      <w:textAlignment w:val="baseline"/>
    </w:pPr>
    <w:rPr>
      <w:rFonts w:ascii="ＭＳ 明朝" w:hAnsi="Times New Roman"/>
      <w:kern w:val="0"/>
      <w:sz w:val="22"/>
    </w:rPr>
  </w:style>
  <w:style w:type="character" w:customStyle="1" w:styleId="ac">
    <w:name w:val="記 (文字)"/>
    <w:link w:val="ab"/>
    <w:uiPriority w:val="99"/>
    <w:rsid w:val="0017097E"/>
    <w:rPr>
      <w:rFonts w:ascii="ＭＳ 明朝" w:hAnsi="Times New Roman"/>
      <w:sz w:val="22"/>
      <w:szCs w:val="22"/>
    </w:rPr>
  </w:style>
  <w:style w:type="paragraph" w:styleId="ad">
    <w:name w:val="Closing"/>
    <w:basedOn w:val="a"/>
    <w:link w:val="ae"/>
    <w:uiPriority w:val="99"/>
    <w:unhideWhenUsed/>
    <w:rsid w:val="0017097E"/>
    <w:pPr>
      <w:adjustRightInd w:val="0"/>
      <w:jc w:val="right"/>
      <w:textAlignment w:val="baseline"/>
    </w:pPr>
    <w:rPr>
      <w:rFonts w:ascii="ＭＳ 明朝" w:hAnsi="Times New Roman"/>
      <w:kern w:val="0"/>
      <w:sz w:val="22"/>
    </w:rPr>
  </w:style>
  <w:style w:type="character" w:customStyle="1" w:styleId="ae">
    <w:name w:val="結語 (文字)"/>
    <w:link w:val="ad"/>
    <w:uiPriority w:val="99"/>
    <w:rsid w:val="0017097E"/>
    <w:rPr>
      <w:rFonts w:ascii="ＭＳ 明朝"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
  <TotalTime>3</TotalTime>
  <Pages>2</Pages>
  <Words>111</Words>
  <Characters>633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U054291</dc:creator>
  <cp:keywords/>
  <dc:description/>
  <cp:lastModifiedBy>埼玉県</cp:lastModifiedBy>
  <cp:revision>3</cp:revision>
  <cp:lastPrinted>2022-08-24T06:02:00Z</cp:lastPrinted>
  <dcterms:created xsi:type="dcterms:W3CDTF">2023-10-03T06:08:00Z</dcterms:created>
  <dcterms:modified xsi:type="dcterms:W3CDTF">2023-10-03T06:12:00Z</dcterms:modified>
</cp:coreProperties>
</file>