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01D30" w14:textId="77777777" w:rsidR="00F63838" w:rsidRPr="0007259E" w:rsidRDefault="00F63838" w:rsidP="00F63838">
      <w:pPr>
        <w:pStyle w:val="a3"/>
        <w:wordWrap/>
        <w:spacing w:line="240" w:lineRule="auto"/>
        <w:rPr>
          <w:spacing w:val="0"/>
        </w:rPr>
      </w:pPr>
      <w:r w:rsidRPr="0007259E">
        <w:rPr>
          <w:rFonts w:ascii="ＭＳ 明朝" w:hAnsi="ＭＳ 明朝" w:hint="eastAsia"/>
        </w:rPr>
        <w:t>様式第１号</w:t>
      </w:r>
    </w:p>
    <w:p w14:paraId="5FB01D31" w14:textId="77777777" w:rsidR="009873EC" w:rsidRPr="0007259E" w:rsidRDefault="009873EC" w:rsidP="009873EC">
      <w:pPr>
        <w:pStyle w:val="a3"/>
        <w:wordWrap/>
        <w:spacing w:line="240" w:lineRule="auto"/>
        <w:rPr>
          <w:spacing w:val="0"/>
        </w:rPr>
      </w:pPr>
    </w:p>
    <w:p w14:paraId="5FB01D32" w14:textId="77777777" w:rsidR="009873EC" w:rsidRPr="0007259E" w:rsidRDefault="009873EC" w:rsidP="009873EC">
      <w:pPr>
        <w:pStyle w:val="a3"/>
        <w:wordWrap/>
        <w:spacing w:line="240" w:lineRule="auto"/>
        <w:jc w:val="right"/>
        <w:rPr>
          <w:spacing w:val="0"/>
        </w:rPr>
      </w:pPr>
    </w:p>
    <w:p w14:paraId="5FB01D33" w14:textId="77777777"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14:paraId="5FB01D34" w14:textId="77777777" w:rsidR="009873EC" w:rsidRPr="0007259E" w:rsidRDefault="009873EC" w:rsidP="009873EC">
      <w:pPr>
        <w:pStyle w:val="a3"/>
        <w:wordWrap/>
        <w:spacing w:line="240" w:lineRule="auto"/>
        <w:rPr>
          <w:spacing w:val="0"/>
        </w:rPr>
      </w:pPr>
    </w:p>
    <w:p w14:paraId="5FB01D35" w14:textId="77777777" w:rsidR="009873EC" w:rsidRPr="0007259E" w:rsidRDefault="009873EC" w:rsidP="009873EC">
      <w:pPr>
        <w:pStyle w:val="a3"/>
        <w:wordWrap/>
        <w:spacing w:line="240" w:lineRule="auto"/>
        <w:rPr>
          <w:spacing w:val="0"/>
        </w:rPr>
      </w:pPr>
    </w:p>
    <w:p w14:paraId="5FB01D36" w14:textId="77777777" w:rsidR="009873EC" w:rsidRPr="0007259E" w:rsidRDefault="009873EC" w:rsidP="009873EC">
      <w:pPr>
        <w:pStyle w:val="a3"/>
        <w:wordWrap/>
        <w:spacing w:line="240" w:lineRule="auto"/>
        <w:rPr>
          <w:spacing w:val="0"/>
        </w:rPr>
      </w:pPr>
      <w:r w:rsidRPr="0007259E">
        <w:rPr>
          <w:rFonts w:ascii="ＭＳ 明朝" w:hAnsi="ＭＳ 明朝" w:hint="eastAsia"/>
        </w:rPr>
        <w:t>（あて先）</w:t>
      </w:r>
    </w:p>
    <w:p w14:paraId="5FB01D37"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0009229C" w:rsidRPr="0007259E">
        <w:rPr>
          <w:rFonts w:cs="Times New Roman" w:hint="eastAsia"/>
          <w:spacing w:val="1"/>
        </w:rPr>
        <w:t>発注者</w:t>
      </w:r>
    </w:p>
    <w:p w14:paraId="5FB01D38" w14:textId="77777777" w:rsidR="009873EC" w:rsidRPr="0007259E" w:rsidRDefault="009873EC" w:rsidP="009873EC">
      <w:pPr>
        <w:pStyle w:val="a3"/>
        <w:wordWrap/>
        <w:spacing w:line="240" w:lineRule="auto"/>
        <w:rPr>
          <w:spacing w:val="0"/>
        </w:rPr>
      </w:pPr>
    </w:p>
    <w:p w14:paraId="5FB01D39" w14:textId="77777777" w:rsidR="009873EC" w:rsidRPr="0007259E" w:rsidRDefault="009873EC" w:rsidP="009873EC">
      <w:pPr>
        <w:pStyle w:val="a3"/>
        <w:wordWrap/>
        <w:spacing w:line="240" w:lineRule="auto"/>
        <w:rPr>
          <w:spacing w:val="0"/>
        </w:rPr>
      </w:pPr>
    </w:p>
    <w:p w14:paraId="5FB01D3A" w14:textId="77777777" w:rsidR="009873EC" w:rsidRPr="0007259E" w:rsidRDefault="009873EC" w:rsidP="009873EC">
      <w:pPr>
        <w:pStyle w:val="a3"/>
        <w:wordWrap/>
        <w:spacing w:line="240" w:lineRule="auto"/>
        <w:rPr>
          <w:spacing w:val="0"/>
        </w:rPr>
      </w:pPr>
    </w:p>
    <w:p w14:paraId="5FB01D3B"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14:paraId="5FB01D3C"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14:paraId="5FB01D3D"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14:paraId="5FB01D3E" w14:textId="77777777" w:rsidR="009873EC" w:rsidRPr="0007259E" w:rsidRDefault="009873EC" w:rsidP="009873EC">
      <w:pPr>
        <w:pStyle w:val="a3"/>
        <w:wordWrap/>
        <w:spacing w:line="240" w:lineRule="auto"/>
        <w:rPr>
          <w:spacing w:val="0"/>
        </w:rPr>
      </w:pPr>
    </w:p>
    <w:p w14:paraId="5FB01D3F" w14:textId="77777777" w:rsidR="009873EC" w:rsidRPr="0007259E" w:rsidRDefault="009873EC" w:rsidP="009873EC">
      <w:pPr>
        <w:pStyle w:val="a3"/>
        <w:wordWrap/>
        <w:spacing w:line="240" w:lineRule="auto"/>
        <w:rPr>
          <w:spacing w:val="0"/>
        </w:rPr>
      </w:pPr>
    </w:p>
    <w:p w14:paraId="5FB01D40" w14:textId="77777777" w:rsidR="009873EC" w:rsidRPr="0007259E" w:rsidRDefault="009873EC" w:rsidP="009873EC">
      <w:pPr>
        <w:pStyle w:val="a3"/>
        <w:wordWrap/>
        <w:spacing w:line="240" w:lineRule="auto"/>
        <w:rPr>
          <w:spacing w:val="0"/>
        </w:rPr>
      </w:pPr>
    </w:p>
    <w:p w14:paraId="5FB01D41" w14:textId="77777777"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14:paraId="5FB01D42" w14:textId="77777777" w:rsidR="009873EC" w:rsidRPr="0007259E" w:rsidRDefault="009873EC" w:rsidP="009873EC">
      <w:pPr>
        <w:pStyle w:val="a3"/>
        <w:wordWrap/>
        <w:spacing w:line="240" w:lineRule="auto"/>
        <w:rPr>
          <w:spacing w:val="0"/>
        </w:rPr>
      </w:pPr>
    </w:p>
    <w:p w14:paraId="5FB01D43" w14:textId="77777777" w:rsidR="009873EC" w:rsidRPr="0007259E" w:rsidRDefault="009873EC" w:rsidP="009873EC">
      <w:pPr>
        <w:pStyle w:val="a3"/>
        <w:wordWrap/>
        <w:spacing w:line="240" w:lineRule="auto"/>
        <w:rPr>
          <w:spacing w:val="0"/>
        </w:rPr>
      </w:pPr>
    </w:p>
    <w:p w14:paraId="5FB01D44" w14:textId="77777777" w:rsidR="009873EC" w:rsidRPr="0007259E" w:rsidRDefault="009873EC" w:rsidP="009873EC">
      <w:pPr>
        <w:pStyle w:val="a3"/>
        <w:wordWrap/>
        <w:spacing w:line="240" w:lineRule="auto"/>
        <w:rPr>
          <w:spacing w:val="0"/>
        </w:rPr>
      </w:pPr>
    </w:p>
    <w:p w14:paraId="5FB01D45" w14:textId="5A111C1E" w:rsidR="009873EC" w:rsidRPr="0007259E" w:rsidRDefault="00D33D5D"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14:anchorId="5FB01E4F" wp14:editId="29771FF1">
                <wp:simplePos x="0" y="0"/>
                <wp:positionH relativeFrom="column">
                  <wp:posOffset>1709420</wp:posOffset>
                </wp:positionH>
                <wp:positionV relativeFrom="paragraph">
                  <wp:posOffset>635</wp:posOffset>
                </wp:positionV>
                <wp:extent cx="1257300" cy="590550"/>
                <wp:effectExtent l="0" t="0" r="0" b="0"/>
                <wp:wrapNone/>
                <wp:docPr id="1279867340"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A8291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861AEB">
        <w:rPr>
          <w:rFonts w:ascii="ＭＳ 明朝" w:hAnsi="ＭＳ 明朝" w:hint="eastAsia"/>
          <w:spacing w:val="50"/>
          <w:fitText w:val="1500" w:id="-214199040"/>
        </w:rPr>
        <w:t>中間前金</w:t>
      </w:r>
      <w:r w:rsidR="009873EC" w:rsidRPr="00861AEB">
        <w:rPr>
          <w:rFonts w:ascii="ＭＳ 明朝" w:hAnsi="ＭＳ 明朝" w:hint="eastAsia"/>
          <w:spacing w:val="0"/>
          <w:fitText w:val="1500" w:id="-214199040"/>
        </w:rPr>
        <w:t>払</w:t>
      </w:r>
      <w:r w:rsidR="009873EC" w:rsidRPr="0007259E">
        <w:rPr>
          <w:rFonts w:ascii="ＭＳ 明朝" w:hAnsi="ＭＳ 明朝" w:hint="eastAsia"/>
        </w:rPr>
        <w:t xml:space="preserve">　</w:t>
      </w:r>
    </w:p>
    <w:p w14:paraId="5FB01D46"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14:paraId="5FB01D47"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861AEB">
        <w:rPr>
          <w:rFonts w:ascii="ＭＳ 明朝" w:hAnsi="ＭＳ 明朝" w:hint="eastAsia"/>
          <w:spacing w:val="185"/>
          <w:fitText w:val="1400" w:id="-214199039"/>
        </w:rPr>
        <w:t>部分</w:t>
      </w:r>
      <w:r w:rsidRPr="00861AEB">
        <w:rPr>
          <w:rFonts w:ascii="ＭＳ 明朝" w:hAnsi="ＭＳ 明朝" w:hint="eastAsia"/>
          <w:spacing w:val="0"/>
          <w:fitText w:val="1400" w:id="-214199039"/>
        </w:rPr>
        <w:t>払</w:t>
      </w:r>
    </w:p>
    <w:p w14:paraId="5FB01D48" w14:textId="77777777" w:rsidR="009873EC" w:rsidRPr="0007259E" w:rsidRDefault="009873EC" w:rsidP="009873EC">
      <w:pPr>
        <w:pStyle w:val="a3"/>
        <w:wordWrap/>
        <w:spacing w:line="240" w:lineRule="auto"/>
        <w:rPr>
          <w:spacing w:val="0"/>
        </w:rPr>
      </w:pPr>
    </w:p>
    <w:p w14:paraId="5FB01D49" w14:textId="77777777" w:rsidR="009873EC" w:rsidRPr="0007259E" w:rsidRDefault="009873EC" w:rsidP="009873EC">
      <w:pPr>
        <w:pStyle w:val="a3"/>
        <w:wordWrap/>
        <w:spacing w:line="240" w:lineRule="auto"/>
        <w:rPr>
          <w:spacing w:val="0"/>
        </w:rPr>
      </w:pPr>
    </w:p>
    <w:p w14:paraId="5FB01D4A" w14:textId="77777777" w:rsidR="009873EC" w:rsidRPr="0007259E" w:rsidRDefault="009873EC" w:rsidP="009873EC">
      <w:pPr>
        <w:pStyle w:val="a3"/>
        <w:wordWrap/>
        <w:spacing w:line="240" w:lineRule="auto"/>
        <w:rPr>
          <w:spacing w:val="0"/>
        </w:rPr>
      </w:pPr>
    </w:p>
    <w:p w14:paraId="5FB01D4B" w14:textId="77777777" w:rsidR="009873EC" w:rsidRPr="0007259E" w:rsidRDefault="009873EC" w:rsidP="009873EC">
      <w:pPr>
        <w:pStyle w:val="a3"/>
        <w:wordWrap/>
        <w:spacing w:line="240" w:lineRule="auto"/>
        <w:jc w:val="center"/>
        <w:rPr>
          <w:spacing w:val="0"/>
        </w:rPr>
      </w:pPr>
      <w:r w:rsidRPr="0007259E">
        <w:rPr>
          <w:rFonts w:ascii="ＭＳ 明朝" w:hAnsi="ＭＳ 明朝" w:hint="eastAsia"/>
        </w:rPr>
        <w:t>記</w:t>
      </w:r>
    </w:p>
    <w:p w14:paraId="5FB01D4C"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１　</w:t>
      </w:r>
      <w:r w:rsidRPr="0007259E">
        <w:rPr>
          <w:rFonts w:ascii="ＭＳ 明朝" w:hAnsi="ＭＳ 明朝" w:hint="eastAsia"/>
          <w:spacing w:val="105"/>
          <w:fitText w:val="1080" w:id="-214199038"/>
        </w:rPr>
        <w:t>工事</w:t>
      </w:r>
      <w:r w:rsidRPr="0007259E">
        <w:rPr>
          <w:rFonts w:ascii="ＭＳ 明朝" w:hAnsi="ＭＳ 明朝" w:hint="eastAsia"/>
          <w:spacing w:val="0"/>
          <w:fitText w:val="1080" w:id="-214199038"/>
        </w:rPr>
        <w:t>名</w:t>
      </w:r>
    </w:p>
    <w:p w14:paraId="5FB01D4D" w14:textId="77777777" w:rsidR="009873EC" w:rsidRPr="0007259E" w:rsidRDefault="009873EC" w:rsidP="009873EC">
      <w:pPr>
        <w:pStyle w:val="a3"/>
        <w:wordWrap/>
        <w:spacing w:line="240" w:lineRule="auto"/>
        <w:rPr>
          <w:spacing w:val="0"/>
        </w:rPr>
      </w:pPr>
    </w:p>
    <w:p w14:paraId="5FB01D4E" w14:textId="77777777" w:rsidR="009873EC" w:rsidRPr="0007259E" w:rsidRDefault="009873EC" w:rsidP="009873EC">
      <w:pPr>
        <w:pStyle w:val="a3"/>
        <w:wordWrap/>
        <w:spacing w:line="240" w:lineRule="auto"/>
        <w:rPr>
          <w:spacing w:val="0"/>
        </w:rPr>
      </w:pPr>
    </w:p>
    <w:p w14:paraId="5FB01D4F" w14:textId="77777777" w:rsidR="009873EC" w:rsidRPr="0007259E" w:rsidRDefault="009873EC" w:rsidP="009873EC">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14:paraId="5FB01D50" w14:textId="77777777" w:rsidR="009873EC" w:rsidRPr="0007259E" w:rsidRDefault="009873EC" w:rsidP="009873EC">
      <w:pPr>
        <w:pStyle w:val="a3"/>
        <w:wordWrap/>
        <w:spacing w:line="240" w:lineRule="auto"/>
        <w:rPr>
          <w:spacing w:val="0"/>
        </w:rPr>
      </w:pPr>
    </w:p>
    <w:p w14:paraId="5FB01D51" w14:textId="77777777" w:rsidR="009873EC" w:rsidRPr="0007259E" w:rsidRDefault="009873EC" w:rsidP="009873EC">
      <w:pPr>
        <w:pStyle w:val="a3"/>
        <w:wordWrap/>
        <w:spacing w:line="240" w:lineRule="auto"/>
        <w:rPr>
          <w:spacing w:val="0"/>
        </w:rPr>
      </w:pPr>
    </w:p>
    <w:p w14:paraId="5FB01D52" w14:textId="77777777" w:rsidR="009873EC" w:rsidRPr="0007259E" w:rsidRDefault="009873EC" w:rsidP="009873EC">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00741DE3" w:rsidRPr="0007259E">
        <w:rPr>
          <w:rFonts w:ascii="ＭＳ 明朝" w:hAnsi="ＭＳ 明朝" w:hint="eastAsia"/>
        </w:rPr>
        <w:t>令和</w:t>
      </w:r>
      <w:r w:rsidRPr="0007259E">
        <w:rPr>
          <w:rFonts w:ascii="ＭＳ 明朝" w:hAnsi="ＭＳ 明朝" w:hint="eastAsia"/>
        </w:rPr>
        <w:t xml:space="preserve">　　年　　月　　日</w:t>
      </w:r>
    </w:p>
    <w:p w14:paraId="5FB01D53" w14:textId="77777777" w:rsidR="009873EC" w:rsidRPr="0007259E" w:rsidRDefault="009873EC" w:rsidP="009873EC">
      <w:pPr>
        <w:pStyle w:val="a3"/>
        <w:wordWrap/>
        <w:spacing w:line="240" w:lineRule="auto"/>
        <w:rPr>
          <w:spacing w:val="0"/>
        </w:rPr>
      </w:pPr>
    </w:p>
    <w:p w14:paraId="5FB01D54" w14:textId="77777777" w:rsidR="009873EC" w:rsidRPr="0007259E" w:rsidRDefault="009873EC" w:rsidP="009873EC">
      <w:pPr>
        <w:pStyle w:val="a3"/>
        <w:wordWrap/>
        <w:spacing w:line="240" w:lineRule="auto"/>
        <w:rPr>
          <w:spacing w:val="0"/>
        </w:rPr>
      </w:pPr>
    </w:p>
    <w:p w14:paraId="5FB01D55" w14:textId="77777777"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14:paraId="5FB01D56"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14:paraId="5FB01D57" w14:textId="77777777" w:rsidR="009873EC" w:rsidRPr="0007259E" w:rsidRDefault="009873EC" w:rsidP="009873EC">
      <w:pPr>
        <w:pStyle w:val="a3"/>
        <w:wordWrap/>
        <w:spacing w:line="240" w:lineRule="auto"/>
        <w:rPr>
          <w:spacing w:val="0"/>
        </w:rPr>
      </w:pPr>
    </w:p>
    <w:p w14:paraId="5FB01D58" w14:textId="77777777" w:rsidR="009873EC" w:rsidRPr="0007259E" w:rsidRDefault="009873EC" w:rsidP="009873EC">
      <w:pPr>
        <w:pStyle w:val="a3"/>
        <w:wordWrap/>
        <w:spacing w:line="240" w:lineRule="auto"/>
        <w:rPr>
          <w:spacing w:val="0"/>
        </w:rPr>
      </w:pPr>
    </w:p>
    <w:p w14:paraId="5FB01D59" w14:textId="77777777" w:rsidR="009873EC" w:rsidRPr="0007259E" w:rsidRDefault="009873EC" w:rsidP="009873EC">
      <w:pPr>
        <w:pStyle w:val="a3"/>
        <w:wordWrap/>
        <w:spacing w:line="240" w:lineRule="auto"/>
        <w:rPr>
          <w:spacing w:val="0"/>
        </w:rPr>
      </w:pPr>
    </w:p>
    <w:p w14:paraId="5FB01D5A" w14:textId="77777777" w:rsidR="009873EC" w:rsidRPr="0007259E" w:rsidRDefault="009873EC" w:rsidP="009873EC">
      <w:pPr>
        <w:pStyle w:val="a3"/>
        <w:wordWrap/>
        <w:spacing w:line="240" w:lineRule="auto"/>
        <w:rPr>
          <w:spacing w:val="0"/>
        </w:rPr>
      </w:pPr>
    </w:p>
    <w:p w14:paraId="5FB01D5B" w14:textId="77777777"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14:paraId="5FB01D5C" w14:textId="77777777"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14:paraId="5FB01D5D"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14:paraId="5FB01D5E" w14:textId="77777777" w:rsidR="009873EC" w:rsidRPr="0007259E" w:rsidRDefault="009873EC" w:rsidP="009873EC">
      <w:pPr>
        <w:pStyle w:val="a3"/>
        <w:wordWrap/>
        <w:spacing w:line="240" w:lineRule="auto"/>
        <w:rPr>
          <w:spacing w:val="0"/>
        </w:rPr>
      </w:pPr>
    </w:p>
    <w:p w14:paraId="5FB01D5F" w14:textId="77777777" w:rsidR="009873EC" w:rsidRPr="0007259E" w:rsidRDefault="009873EC" w:rsidP="009873EC">
      <w:pPr>
        <w:pStyle w:val="a3"/>
        <w:wordWrap/>
        <w:spacing w:line="240" w:lineRule="auto"/>
        <w:rPr>
          <w:spacing w:val="0"/>
        </w:rPr>
      </w:pPr>
    </w:p>
    <w:p w14:paraId="5FB01D60" w14:textId="77777777"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様式第２</w:t>
      </w:r>
      <w:r w:rsidR="004D6292" w:rsidRPr="0007259E">
        <w:rPr>
          <w:rFonts w:ascii="ＭＳ 明朝" w:hAnsi="ＭＳ 明朝" w:hint="eastAsia"/>
        </w:rPr>
        <w:t>号</w:t>
      </w:r>
    </w:p>
    <w:p w14:paraId="5FB01D61" w14:textId="77777777" w:rsidR="004D6292" w:rsidRPr="0007259E" w:rsidRDefault="004D6292" w:rsidP="00503B4B">
      <w:pPr>
        <w:pStyle w:val="a3"/>
        <w:wordWrap/>
        <w:spacing w:line="240" w:lineRule="auto"/>
        <w:rPr>
          <w:spacing w:val="0"/>
        </w:rPr>
      </w:pPr>
    </w:p>
    <w:p w14:paraId="5FB01D62"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pacing w:val="270"/>
          <w:sz w:val="30"/>
          <w:szCs w:val="30"/>
          <w:fitText w:val="3660" w:id="-222012672"/>
        </w:rPr>
        <w:t>認定請求</w:t>
      </w:r>
      <w:r w:rsidRPr="0007259E">
        <w:rPr>
          <w:rFonts w:ascii="ＭＳ 明朝" w:hAnsi="ＭＳ 明朝" w:hint="eastAsia"/>
          <w:spacing w:val="0"/>
          <w:sz w:val="30"/>
          <w:szCs w:val="30"/>
          <w:fitText w:val="3660" w:id="-222012672"/>
        </w:rPr>
        <w:t>書</w:t>
      </w:r>
    </w:p>
    <w:p w14:paraId="5FB01D63" w14:textId="77777777" w:rsidR="004D6292" w:rsidRPr="0007259E" w:rsidRDefault="004D6292" w:rsidP="00503B4B">
      <w:pPr>
        <w:pStyle w:val="a3"/>
        <w:wordWrap/>
        <w:spacing w:line="240" w:lineRule="auto"/>
        <w:rPr>
          <w:spacing w:val="0"/>
        </w:rPr>
      </w:pPr>
    </w:p>
    <w:p w14:paraId="5FB01D64" w14:textId="77777777" w:rsidR="004D6292" w:rsidRPr="0007259E" w:rsidRDefault="004D6292" w:rsidP="00503B4B">
      <w:pPr>
        <w:pStyle w:val="a3"/>
        <w:wordWrap/>
        <w:spacing w:line="240" w:lineRule="auto"/>
        <w:rPr>
          <w:spacing w:val="0"/>
        </w:rPr>
      </w:pPr>
    </w:p>
    <w:p w14:paraId="5FB01D65" w14:textId="77777777" w:rsidR="004D6292" w:rsidRPr="0007259E" w:rsidRDefault="004D6292" w:rsidP="00503B4B">
      <w:pPr>
        <w:pStyle w:val="a3"/>
        <w:wordWrap/>
        <w:spacing w:line="240" w:lineRule="auto"/>
        <w:rPr>
          <w:spacing w:val="0"/>
        </w:rPr>
      </w:pPr>
    </w:p>
    <w:p w14:paraId="5FB01D66" w14:textId="77777777" w:rsidR="004D6292" w:rsidRPr="0007259E" w:rsidRDefault="00AB1EC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14:paraId="5FB01D67" w14:textId="77777777" w:rsidR="004D6292" w:rsidRPr="0007259E" w:rsidRDefault="004D6292" w:rsidP="00503B4B">
      <w:pPr>
        <w:pStyle w:val="a3"/>
        <w:wordWrap/>
        <w:spacing w:line="240" w:lineRule="auto"/>
        <w:rPr>
          <w:spacing w:val="0"/>
        </w:rPr>
      </w:pPr>
    </w:p>
    <w:p w14:paraId="5FB01D68" w14:textId="77777777" w:rsidR="004D6292" w:rsidRPr="0007259E" w:rsidRDefault="004D6292" w:rsidP="00503B4B">
      <w:pPr>
        <w:pStyle w:val="a3"/>
        <w:wordWrap/>
        <w:spacing w:line="240" w:lineRule="auto"/>
        <w:rPr>
          <w:spacing w:val="0"/>
        </w:rPr>
      </w:pPr>
    </w:p>
    <w:p w14:paraId="5FB01D69" w14:textId="77777777" w:rsidR="004D6292" w:rsidRPr="0007259E" w:rsidRDefault="004D6292" w:rsidP="00503B4B">
      <w:pPr>
        <w:pStyle w:val="a3"/>
        <w:wordWrap/>
        <w:spacing w:line="240" w:lineRule="auto"/>
        <w:rPr>
          <w:spacing w:val="0"/>
        </w:rPr>
      </w:pPr>
      <w:r w:rsidRPr="0007259E">
        <w:rPr>
          <w:rFonts w:ascii="ＭＳ 明朝" w:hAnsi="ＭＳ 明朝" w:hint="eastAsia"/>
        </w:rPr>
        <w:t>（あて先）</w:t>
      </w:r>
      <w:r w:rsidRPr="0007259E">
        <w:rPr>
          <w:rFonts w:eastAsia="Times New Roman" w:cs="Times New Roman"/>
          <w:spacing w:val="1"/>
        </w:rPr>
        <w:t xml:space="preserve">                          </w:t>
      </w:r>
    </w:p>
    <w:p w14:paraId="5FB01D6A" w14:textId="77777777" w:rsidR="004D6292" w:rsidRPr="0007259E" w:rsidRDefault="0009229C" w:rsidP="00503B4B">
      <w:pPr>
        <w:pStyle w:val="a3"/>
        <w:wordWrap/>
        <w:spacing w:line="240" w:lineRule="auto"/>
        <w:rPr>
          <w:spacing w:val="0"/>
        </w:rPr>
      </w:pPr>
      <w:r w:rsidRPr="0007259E">
        <w:rPr>
          <w:rFonts w:hint="eastAsia"/>
          <w:spacing w:val="0"/>
        </w:rPr>
        <w:t xml:space="preserve">　　　発注者</w:t>
      </w:r>
    </w:p>
    <w:p w14:paraId="5FB01D6B" w14:textId="77777777" w:rsidR="004D6292" w:rsidRPr="0007259E" w:rsidRDefault="004D6292" w:rsidP="00503B4B">
      <w:pPr>
        <w:pStyle w:val="a3"/>
        <w:wordWrap/>
        <w:spacing w:line="240" w:lineRule="auto"/>
        <w:rPr>
          <w:spacing w:val="0"/>
        </w:rPr>
      </w:pPr>
    </w:p>
    <w:p w14:paraId="5FB01D6C" w14:textId="77777777" w:rsidR="004D6292" w:rsidRPr="0007259E" w:rsidRDefault="004D6292" w:rsidP="00503B4B">
      <w:pPr>
        <w:pStyle w:val="a3"/>
        <w:wordWrap/>
        <w:spacing w:line="240" w:lineRule="auto"/>
        <w:rPr>
          <w:spacing w:val="0"/>
        </w:rPr>
      </w:pPr>
    </w:p>
    <w:p w14:paraId="5FB01D6D" w14:textId="77777777" w:rsidR="004D6292" w:rsidRPr="0007259E" w:rsidRDefault="004D6292" w:rsidP="00503B4B">
      <w:pPr>
        <w:pStyle w:val="a3"/>
        <w:wordWrap/>
        <w:spacing w:line="240" w:lineRule="auto"/>
        <w:rPr>
          <w:spacing w:val="0"/>
        </w:rPr>
      </w:pPr>
    </w:p>
    <w:p w14:paraId="5FB01D6E"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0009229C" w:rsidRPr="0007259E">
        <w:rPr>
          <w:rFonts w:cs="Times New Roman" w:hint="eastAsia"/>
          <w:spacing w:val="1"/>
        </w:rPr>
        <w:t>受注者名</w:t>
      </w:r>
    </w:p>
    <w:p w14:paraId="5FB01D6F" w14:textId="77777777" w:rsidR="004D6292" w:rsidRPr="0007259E" w:rsidRDefault="004D6292" w:rsidP="00503B4B">
      <w:pPr>
        <w:pStyle w:val="a3"/>
        <w:wordWrap/>
        <w:spacing w:line="240" w:lineRule="auto"/>
        <w:rPr>
          <w:spacing w:val="0"/>
        </w:rPr>
      </w:pPr>
    </w:p>
    <w:p w14:paraId="5FB01D70"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0009229C" w:rsidRPr="0007259E">
        <w:rPr>
          <w:rFonts w:cs="Times New Roman" w:hint="eastAsia"/>
          <w:spacing w:val="1"/>
        </w:rPr>
        <w:t>現場代理人</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p>
    <w:p w14:paraId="5FB01D71" w14:textId="77777777" w:rsidR="004D6292" w:rsidRPr="0007259E" w:rsidRDefault="004D6292" w:rsidP="00503B4B">
      <w:pPr>
        <w:pStyle w:val="a3"/>
        <w:wordWrap/>
        <w:spacing w:line="240" w:lineRule="auto"/>
        <w:rPr>
          <w:spacing w:val="0"/>
        </w:rPr>
      </w:pPr>
    </w:p>
    <w:p w14:paraId="5FB01D72" w14:textId="77777777" w:rsidR="004D6292" w:rsidRPr="0007259E" w:rsidRDefault="004D6292" w:rsidP="00503B4B">
      <w:pPr>
        <w:pStyle w:val="a3"/>
        <w:wordWrap/>
        <w:spacing w:line="240" w:lineRule="auto"/>
        <w:rPr>
          <w:spacing w:val="0"/>
        </w:rPr>
      </w:pPr>
    </w:p>
    <w:p w14:paraId="5FB01D73" w14:textId="77777777" w:rsidR="004D6292" w:rsidRPr="0007259E" w:rsidRDefault="004D6292" w:rsidP="00503B4B">
      <w:pPr>
        <w:pStyle w:val="a3"/>
        <w:wordWrap/>
        <w:spacing w:line="240" w:lineRule="auto"/>
        <w:rPr>
          <w:spacing w:val="0"/>
        </w:rPr>
      </w:pPr>
    </w:p>
    <w:p w14:paraId="5FB01D74" w14:textId="77777777" w:rsidR="008C6491" w:rsidRPr="0007259E" w:rsidRDefault="008C6491" w:rsidP="008C6491">
      <w:pPr>
        <w:spacing w:line="360" w:lineRule="exact"/>
        <w:rPr>
          <w:rFonts w:hAnsi="Times New Roman"/>
        </w:rPr>
      </w:pPr>
      <w:r w:rsidRPr="0007259E">
        <w:rPr>
          <w:rFonts w:hint="eastAsia"/>
        </w:rPr>
        <w:t xml:space="preserve">　埼玉県建設工事標準請負契約約款第</w:t>
      </w:r>
      <w:r w:rsidR="00C25496" w:rsidRPr="0007259E">
        <w:rPr>
          <w:rFonts w:hint="eastAsia"/>
        </w:rPr>
        <w:t>３５</w:t>
      </w:r>
      <w:r w:rsidRPr="0007259E">
        <w:t>条</w:t>
      </w:r>
      <w:r w:rsidRPr="0007259E">
        <w:rPr>
          <w:rFonts w:hint="eastAsia"/>
        </w:rPr>
        <w:t>第</w:t>
      </w:r>
      <w:r w:rsidR="00233AE8" w:rsidRPr="0007259E">
        <w:rPr>
          <w:rFonts w:hint="eastAsia"/>
        </w:rPr>
        <w:t>３</w:t>
      </w:r>
      <w:r w:rsidRPr="0007259E">
        <w:rPr>
          <w:rFonts w:hint="eastAsia"/>
        </w:rPr>
        <w:t>項に基づき、下記工事の中間前金払の認定を請求します。</w:t>
      </w:r>
    </w:p>
    <w:p w14:paraId="5FB01D75" w14:textId="77777777" w:rsidR="008C6491" w:rsidRPr="0007259E" w:rsidRDefault="008C6491" w:rsidP="008C6491">
      <w:pPr>
        <w:spacing w:line="360" w:lineRule="exact"/>
        <w:rPr>
          <w:rFonts w:hAnsi="Times New Roman"/>
        </w:rPr>
      </w:pPr>
    </w:p>
    <w:p w14:paraId="5FB01D76" w14:textId="77777777" w:rsidR="008C6491" w:rsidRPr="0007259E" w:rsidRDefault="008C6491" w:rsidP="008C6491">
      <w:pPr>
        <w:spacing w:line="360" w:lineRule="exact"/>
        <w:jc w:val="center"/>
        <w:rPr>
          <w:rFonts w:hAnsi="Times New Roman"/>
        </w:rPr>
      </w:pPr>
      <w:r w:rsidRPr="0007259E">
        <w:rPr>
          <w:rFonts w:hint="eastAsia"/>
        </w:rPr>
        <w:t>記</w:t>
      </w:r>
    </w:p>
    <w:p w14:paraId="5FB01D77" w14:textId="77777777" w:rsidR="008C6491" w:rsidRPr="0007259E" w:rsidRDefault="008C6491" w:rsidP="008C6491">
      <w:pPr>
        <w:ind w:right="220"/>
        <w:jc w:val="left"/>
        <w:rPr>
          <w:rFonts w:hAnsi="Times New Roman"/>
        </w:rPr>
      </w:pPr>
    </w:p>
    <w:p w14:paraId="5FB01D78" w14:textId="77777777" w:rsidR="008C6491" w:rsidRPr="0007259E" w:rsidRDefault="00C25496" w:rsidP="008C6491">
      <w:pPr>
        <w:ind w:right="220"/>
        <w:jc w:val="left"/>
        <w:rPr>
          <w:rFonts w:hAnsi="Times New Roman"/>
        </w:rPr>
      </w:pPr>
      <w:r w:rsidRPr="0007259E">
        <w:rPr>
          <w:rFonts w:hAnsi="Times New Roman" w:hint="eastAsia"/>
        </w:rPr>
        <w:t xml:space="preserve">　契　約　日　　　令和</w:t>
      </w:r>
      <w:r w:rsidR="008C6491" w:rsidRPr="0007259E">
        <w:rPr>
          <w:rFonts w:hAnsi="Times New Roman" w:hint="eastAsia"/>
        </w:rPr>
        <w:t xml:space="preserve">　　年　　月　　日</w:t>
      </w:r>
    </w:p>
    <w:p w14:paraId="5FB01D79" w14:textId="77777777" w:rsidR="008C6491" w:rsidRPr="0007259E" w:rsidRDefault="008C6491" w:rsidP="008C6491">
      <w:pPr>
        <w:ind w:right="220"/>
        <w:jc w:val="left"/>
        <w:rPr>
          <w:rFonts w:hAnsi="Times New Roman"/>
        </w:rPr>
      </w:pPr>
    </w:p>
    <w:p w14:paraId="5FB01D7A" w14:textId="77777777" w:rsidR="008C6491" w:rsidRPr="0007259E" w:rsidRDefault="008C6491" w:rsidP="008C6491">
      <w:pPr>
        <w:ind w:right="220"/>
        <w:jc w:val="left"/>
        <w:rPr>
          <w:rFonts w:hAnsi="Times New Roman"/>
        </w:rPr>
      </w:pPr>
      <w:r w:rsidRPr="0007259E">
        <w:rPr>
          <w:rFonts w:hAnsi="Times New Roman" w:hint="eastAsia"/>
        </w:rPr>
        <w:t xml:space="preserve">　工　事　名　　　</w:t>
      </w:r>
    </w:p>
    <w:p w14:paraId="5FB01D7B" w14:textId="77777777" w:rsidR="008C6491" w:rsidRPr="0007259E" w:rsidRDefault="008C6491" w:rsidP="008C6491">
      <w:pPr>
        <w:ind w:right="220"/>
        <w:jc w:val="left"/>
        <w:rPr>
          <w:rFonts w:hAnsi="Times New Roman"/>
        </w:rPr>
      </w:pPr>
    </w:p>
    <w:p w14:paraId="5FB01D7C" w14:textId="77777777" w:rsidR="008C6491" w:rsidRPr="0007259E" w:rsidRDefault="00C25496" w:rsidP="008C6491">
      <w:pPr>
        <w:ind w:right="220"/>
        <w:jc w:val="left"/>
        <w:rPr>
          <w:rFonts w:hAnsi="Times New Roman"/>
        </w:rPr>
      </w:pPr>
      <w:r w:rsidRPr="0007259E">
        <w:rPr>
          <w:rFonts w:hAnsi="Times New Roman" w:hint="eastAsia"/>
        </w:rPr>
        <w:t xml:space="preserve">　工　　　期　　　自　　令和</w:t>
      </w:r>
      <w:r w:rsidR="008C6491" w:rsidRPr="0007259E">
        <w:rPr>
          <w:rFonts w:hAnsi="Times New Roman" w:hint="eastAsia"/>
        </w:rPr>
        <w:t xml:space="preserve">　　年　　月　　日</w:t>
      </w:r>
    </w:p>
    <w:p w14:paraId="5FB01D7D" w14:textId="77777777" w:rsidR="008C6491" w:rsidRPr="0007259E" w:rsidRDefault="008C6491" w:rsidP="008C6491">
      <w:pPr>
        <w:ind w:right="220"/>
        <w:jc w:val="left"/>
        <w:rPr>
          <w:rFonts w:hAnsi="Times New Roman"/>
        </w:rPr>
      </w:pPr>
      <w:r w:rsidRPr="0007259E">
        <w:rPr>
          <w:rFonts w:hAnsi="Times New Roman" w:hint="eastAsia"/>
        </w:rPr>
        <w:t xml:space="preserve">　　　　　　　　　至　　</w:t>
      </w:r>
      <w:r w:rsidR="00C25496" w:rsidRPr="0007259E">
        <w:rPr>
          <w:rFonts w:hAnsi="Times New Roman" w:hint="eastAsia"/>
        </w:rPr>
        <w:t>令和</w:t>
      </w:r>
      <w:r w:rsidRPr="0007259E">
        <w:rPr>
          <w:rFonts w:hAnsi="Times New Roman" w:hint="eastAsia"/>
        </w:rPr>
        <w:t xml:space="preserve">　　年　　月　　日</w:t>
      </w:r>
    </w:p>
    <w:p w14:paraId="5FB01D7E" w14:textId="77777777" w:rsidR="008C6491" w:rsidRPr="0007259E" w:rsidRDefault="008C6491" w:rsidP="008C6491">
      <w:pPr>
        <w:ind w:right="220"/>
        <w:jc w:val="left"/>
        <w:rPr>
          <w:rFonts w:hAnsi="Times New Roman"/>
        </w:rPr>
      </w:pPr>
    </w:p>
    <w:p w14:paraId="5FB01D7F" w14:textId="77777777" w:rsidR="008C6491" w:rsidRPr="0007259E" w:rsidRDefault="008C6491" w:rsidP="008C6491">
      <w:pPr>
        <w:ind w:right="220"/>
        <w:jc w:val="left"/>
        <w:rPr>
          <w:rFonts w:hAnsi="Times New Roman"/>
        </w:rPr>
      </w:pPr>
      <w:r w:rsidRPr="0007259E">
        <w:rPr>
          <w:rFonts w:hAnsi="Times New Roman" w:hint="eastAsia"/>
        </w:rPr>
        <w:t xml:space="preserve">　</w:t>
      </w:r>
      <w:r w:rsidRPr="0007259E">
        <w:rPr>
          <w:rFonts w:hAnsi="Times New Roman" w:hint="eastAsia"/>
          <w:spacing w:val="35"/>
          <w:kern w:val="0"/>
          <w:fitText w:val="1050" w:id="1917111297"/>
        </w:rPr>
        <w:t>工事場</w:t>
      </w:r>
      <w:r w:rsidRPr="0007259E">
        <w:rPr>
          <w:rFonts w:hAnsi="Times New Roman" w:hint="eastAsia"/>
          <w:kern w:val="0"/>
          <w:fitText w:val="1050" w:id="1917111297"/>
        </w:rPr>
        <w:t>所</w:t>
      </w:r>
      <w:r w:rsidRPr="0007259E">
        <w:rPr>
          <w:rFonts w:hAnsi="Times New Roman" w:hint="eastAsia"/>
        </w:rPr>
        <w:t xml:space="preserve">　　　</w:t>
      </w:r>
    </w:p>
    <w:p w14:paraId="5FB01D80" w14:textId="77777777" w:rsidR="008C6491" w:rsidRPr="0007259E" w:rsidRDefault="008C6491" w:rsidP="008C6491">
      <w:pPr>
        <w:ind w:right="220"/>
        <w:jc w:val="left"/>
        <w:rPr>
          <w:rFonts w:hAnsi="Times New Roman"/>
        </w:rPr>
      </w:pPr>
    </w:p>
    <w:p w14:paraId="5FB01D81" w14:textId="77777777" w:rsidR="008C6491" w:rsidRPr="0007259E" w:rsidRDefault="008C6491" w:rsidP="008C6491">
      <w:pPr>
        <w:ind w:right="220"/>
        <w:jc w:val="left"/>
        <w:rPr>
          <w:rFonts w:hAnsi="Times New Roman"/>
        </w:rPr>
      </w:pPr>
      <w:r w:rsidRPr="0007259E">
        <w:rPr>
          <w:rFonts w:hAnsi="Times New Roman" w:hint="eastAsia"/>
        </w:rPr>
        <w:t xml:space="preserve">　請負代金額　　　金　　　　　　　　　円</w:t>
      </w:r>
    </w:p>
    <w:p w14:paraId="5FB01D82" w14:textId="77777777" w:rsidR="008C6491" w:rsidRPr="0007259E" w:rsidRDefault="008C6491" w:rsidP="008C6491">
      <w:pPr>
        <w:ind w:right="1260"/>
        <w:rPr>
          <w:rFonts w:hAnsi="Times New Roman"/>
        </w:rPr>
      </w:pPr>
    </w:p>
    <w:p w14:paraId="5FB01D83" w14:textId="77777777" w:rsidR="004D6292" w:rsidRPr="0007259E" w:rsidRDefault="008C6491" w:rsidP="008C6491">
      <w:pPr>
        <w:pStyle w:val="a3"/>
        <w:wordWrap/>
        <w:spacing w:line="240" w:lineRule="auto"/>
        <w:rPr>
          <w:spacing w:val="0"/>
        </w:rPr>
      </w:pPr>
      <w:r w:rsidRPr="0007259E">
        <w:rPr>
          <w:rFonts w:ascii="ＭＳ 明朝" w:hAnsi="ＭＳ 明朝"/>
        </w:rPr>
        <w:br w:type="page"/>
      </w:r>
      <w:r w:rsidR="00F63838" w:rsidRPr="0007259E">
        <w:rPr>
          <w:rFonts w:ascii="ＭＳ 明朝" w:hAnsi="ＭＳ 明朝" w:hint="eastAsia"/>
        </w:rPr>
        <w:lastRenderedPageBreak/>
        <w:t>様式第３</w:t>
      </w:r>
      <w:r w:rsidR="004D6292" w:rsidRPr="0007259E">
        <w:rPr>
          <w:rFonts w:ascii="ＭＳ 明朝" w:hAnsi="ＭＳ 明朝" w:hint="eastAsia"/>
        </w:rPr>
        <w:t>号</w:t>
      </w:r>
    </w:p>
    <w:p w14:paraId="5FB01D84"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pacing w:val="3"/>
          <w:w w:val="150"/>
          <w:sz w:val="26"/>
          <w:szCs w:val="26"/>
        </w:rPr>
        <w:t>工事履行報告書</w:t>
      </w:r>
    </w:p>
    <w:p w14:paraId="5FB01D85" w14:textId="77777777" w:rsidR="004D6292" w:rsidRPr="0007259E" w:rsidRDefault="004D6292" w:rsidP="00503B4B">
      <w:pPr>
        <w:pStyle w:val="a3"/>
        <w:wordWrap/>
        <w:spacing w:line="240" w:lineRule="auto"/>
        <w:rPr>
          <w:spacing w:val="0"/>
        </w:rPr>
      </w:pPr>
    </w:p>
    <w:p w14:paraId="5FB01D86" w14:textId="77777777" w:rsidR="004D6292" w:rsidRPr="0007259E"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07259E" w14:paraId="5FB01D89" w14:textId="77777777">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14:paraId="5FB01D87"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185"/>
                <w:fitText w:val="1400" w:id="-222012666"/>
              </w:rPr>
              <w:t>工事</w:t>
            </w:r>
            <w:r w:rsidRPr="0007259E">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14:paraId="5FB01D88" w14:textId="77777777" w:rsidR="004D6292" w:rsidRPr="0007259E" w:rsidRDefault="004D6292" w:rsidP="008C6491">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w:t>
            </w:r>
            <w:r w:rsidR="008C6491" w:rsidRPr="0007259E">
              <w:rPr>
                <w:spacing w:val="0"/>
              </w:rPr>
              <w:t xml:space="preserve"> </w:t>
            </w:r>
          </w:p>
        </w:tc>
      </w:tr>
      <w:tr w:rsidR="004D6292" w:rsidRPr="0007259E" w14:paraId="5FB01D8C" w14:textId="77777777">
        <w:trPr>
          <w:trHeight w:hRule="exact" w:val="476"/>
        </w:trPr>
        <w:tc>
          <w:tcPr>
            <w:tcW w:w="1728" w:type="dxa"/>
            <w:tcBorders>
              <w:top w:val="nil"/>
              <w:left w:val="single" w:sz="4" w:space="0" w:color="000000"/>
              <w:bottom w:val="single" w:sz="4" w:space="0" w:color="000000"/>
              <w:right w:val="single" w:sz="4" w:space="0" w:color="000000"/>
            </w:tcBorders>
          </w:tcPr>
          <w:p w14:paraId="5FB01D8A"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5"/>
              </w:rPr>
              <w:t>工</w:t>
            </w:r>
            <w:r w:rsidRPr="0007259E">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14:paraId="5FB01D8B" w14:textId="77777777"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w:t>
            </w:r>
            <w:r w:rsidR="004D6292" w:rsidRPr="0007259E">
              <w:rPr>
                <w:rFonts w:eastAsia="Times New Roman" w:cs="Times New Roman"/>
                <w:spacing w:val="1"/>
              </w:rPr>
              <w:t xml:space="preserve">  </w:t>
            </w:r>
            <w:r w:rsidRPr="0007259E">
              <w:rPr>
                <w:rFonts w:ascii="ＭＳ 明朝" w:hAnsi="ＭＳ 明朝" w:hint="eastAsia"/>
              </w:rPr>
              <w:t>令和</w:t>
            </w:r>
            <w:r w:rsidR="004D6292" w:rsidRPr="0007259E">
              <w:rPr>
                <w:rFonts w:ascii="ＭＳ 明朝" w:hAnsi="ＭＳ 明朝" w:hint="eastAsia"/>
              </w:rPr>
              <w:t xml:space="preserve">　　年　　月　　日</w:t>
            </w:r>
          </w:p>
        </w:tc>
      </w:tr>
      <w:tr w:rsidR="004D6292" w:rsidRPr="0007259E" w14:paraId="5FB01D8F" w14:textId="77777777">
        <w:trPr>
          <w:trHeight w:hRule="exact" w:val="478"/>
        </w:trPr>
        <w:tc>
          <w:tcPr>
            <w:tcW w:w="1728" w:type="dxa"/>
            <w:tcBorders>
              <w:top w:val="nil"/>
              <w:left w:val="single" w:sz="4" w:space="0" w:color="000000"/>
              <w:bottom w:val="single" w:sz="4" w:space="0" w:color="000000"/>
              <w:right w:val="single" w:sz="4" w:space="0" w:color="000000"/>
            </w:tcBorders>
          </w:tcPr>
          <w:p w14:paraId="5FB01D8D"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4"/>
              </w:rPr>
              <w:t>日</w:t>
            </w:r>
            <w:r w:rsidRPr="0007259E">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14:paraId="5FB01D8E" w14:textId="77777777"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月分）</w:t>
            </w:r>
          </w:p>
        </w:tc>
      </w:tr>
      <w:tr w:rsidR="004D6292" w:rsidRPr="0007259E" w14:paraId="5FB01D95" w14:textId="77777777">
        <w:trPr>
          <w:trHeight w:hRule="exact" w:val="720"/>
        </w:trPr>
        <w:tc>
          <w:tcPr>
            <w:tcW w:w="1728" w:type="dxa"/>
            <w:tcBorders>
              <w:top w:val="nil"/>
              <w:left w:val="single" w:sz="4" w:space="0" w:color="000000"/>
              <w:bottom w:val="single" w:sz="4" w:space="0" w:color="000000"/>
              <w:right w:val="nil"/>
            </w:tcBorders>
          </w:tcPr>
          <w:p w14:paraId="5FB01D90"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3"/>
              </w:rPr>
              <w:t>月</w:t>
            </w:r>
            <w:r w:rsidRPr="0007259E">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14:paraId="5FB01D91"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予定工程　％</w:t>
            </w:r>
          </w:p>
          <w:p w14:paraId="5FB01D92" w14:textId="77777777" w:rsidR="004D6292" w:rsidRPr="0007259E" w:rsidRDefault="004D6292" w:rsidP="00503B4B">
            <w:pPr>
              <w:pStyle w:val="a3"/>
              <w:wordWrap/>
              <w:spacing w:line="240" w:lineRule="auto"/>
              <w:rPr>
                <w:spacing w:val="0"/>
              </w:rPr>
            </w:pPr>
            <w:r w:rsidRPr="0007259E">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14:paraId="5FB01D93"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14:paraId="5FB01D94"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備　　　　考</w:t>
            </w:r>
          </w:p>
        </w:tc>
      </w:tr>
      <w:tr w:rsidR="004D6292" w:rsidRPr="0007259E" w14:paraId="5FB01D9A" w14:textId="77777777">
        <w:trPr>
          <w:trHeight w:hRule="exact" w:val="480"/>
        </w:trPr>
        <w:tc>
          <w:tcPr>
            <w:tcW w:w="1728" w:type="dxa"/>
            <w:tcBorders>
              <w:top w:val="nil"/>
              <w:left w:val="single" w:sz="4" w:space="0" w:color="000000"/>
              <w:bottom w:val="single" w:sz="4" w:space="0" w:color="000000"/>
              <w:right w:val="nil"/>
            </w:tcBorders>
          </w:tcPr>
          <w:p w14:paraId="5FB01D96" w14:textId="77777777" w:rsidR="004D6292" w:rsidRPr="0007259E" w:rsidRDefault="00C25496" w:rsidP="00C25496">
            <w:pPr>
              <w:pStyle w:val="a3"/>
              <w:wordWrap/>
              <w:spacing w:before="135" w:line="240" w:lineRule="auto"/>
              <w:rPr>
                <w:spacing w:val="0"/>
              </w:rPr>
            </w:pPr>
            <w:r w:rsidRPr="0007259E">
              <w:rPr>
                <w:rFonts w:ascii="游明朝" w:eastAsia="游明朝" w:hAnsi="游明朝" w:cs="Times New Roman" w:hint="eastAsia"/>
                <w:spacing w:val="1"/>
              </w:rPr>
              <w:t xml:space="preserve">　　</w:t>
            </w:r>
            <w:r w:rsidR="004D6292" w:rsidRPr="0007259E">
              <w:rPr>
                <w:rFonts w:eastAsia="Times New Roman" w:cs="Times New Roman"/>
                <w:spacing w:val="1"/>
              </w:rPr>
              <w:t xml:space="preserve">   </w:t>
            </w:r>
            <w:r w:rsidR="004D6292" w:rsidRPr="0007259E">
              <w:rPr>
                <w:rFonts w:ascii="ＭＳ 明朝" w:hAnsi="ＭＳ 明朝" w:hint="eastAsia"/>
              </w:rPr>
              <w:t>年</w:t>
            </w:r>
            <w:r w:rsidR="004D6292" w:rsidRPr="0007259E">
              <w:rPr>
                <w:rFonts w:eastAsia="Times New Roman" w:cs="Times New Roman"/>
                <w:spacing w:val="1"/>
              </w:rPr>
              <w:t xml:space="preserve">   </w:t>
            </w:r>
            <w:r w:rsidR="004D6292" w:rsidRPr="0007259E">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14:paraId="5FB01D97"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98"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99" w14:textId="77777777" w:rsidR="004D6292" w:rsidRPr="0007259E" w:rsidRDefault="004D6292" w:rsidP="00503B4B">
            <w:pPr>
              <w:pStyle w:val="a3"/>
              <w:wordWrap/>
              <w:spacing w:before="135" w:line="240" w:lineRule="auto"/>
              <w:rPr>
                <w:spacing w:val="0"/>
              </w:rPr>
            </w:pPr>
          </w:p>
        </w:tc>
      </w:tr>
      <w:tr w:rsidR="004D6292" w:rsidRPr="0007259E" w14:paraId="5FB01D9F" w14:textId="77777777">
        <w:trPr>
          <w:trHeight w:hRule="exact" w:val="480"/>
        </w:trPr>
        <w:tc>
          <w:tcPr>
            <w:tcW w:w="1728" w:type="dxa"/>
            <w:tcBorders>
              <w:top w:val="nil"/>
              <w:left w:val="single" w:sz="4" w:space="0" w:color="000000"/>
              <w:bottom w:val="single" w:sz="4" w:space="0" w:color="000000"/>
              <w:right w:val="nil"/>
            </w:tcBorders>
          </w:tcPr>
          <w:p w14:paraId="5FB01D9B"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9C"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9D"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9E" w14:textId="77777777" w:rsidR="004D6292" w:rsidRPr="0007259E" w:rsidRDefault="004D6292" w:rsidP="00503B4B">
            <w:pPr>
              <w:pStyle w:val="a3"/>
              <w:wordWrap/>
              <w:spacing w:before="135" w:line="240" w:lineRule="auto"/>
              <w:rPr>
                <w:spacing w:val="0"/>
              </w:rPr>
            </w:pPr>
          </w:p>
        </w:tc>
      </w:tr>
      <w:tr w:rsidR="004D6292" w:rsidRPr="0007259E" w14:paraId="5FB01DA4" w14:textId="77777777">
        <w:trPr>
          <w:trHeight w:hRule="exact" w:val="480"/>
        </w:trPr>
        <w:tc>
          <w:tcPr>
            <w:tcW w:w="1728" w:type="dxa"/>
            <w:tcBorders>
              <w:top w:val="nil"/>
              <w:left w:val="single" w:sz="4" w:space="0" w:color="000000"/>
              <w:bottom w:val="single" w:sz="4" w:space="0" w:color="000000"/>
              <w:right w:val="nil"/>
            </w:tcBorders>
          </w:tcPr>
          <w:p w14:paraId="5FB01DA0"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1"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2"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3" w14:textId="77777777" w:rsidR="004D6292" w:rsidRPr="0007259E" w:rsidRDefault="004D6292" w:rsidP="00503B4B">
            <w:pPr>
              <w:pStyle w:val="a3"/>
              <w:wordWrap/>
              <w:spacing w:before="135" w:line="240" w:lineRule="auto"/>
              <w:rPr>
                <w:spacing w:val="0"/>
              </w:rPr>
            </w:pPr>
          </w:p>
        </w:tc>
      </w:tr>
      <w:tr w:rsidR="004D6292" w:rsidRPr="0007259E" w14:paraId="5FB01DA9" w14:textId="77777777">
        <w:trPr>
          <w:trHeight w:hRule="exact" w:val="480"/>
        </w:trPr>
        <w:tc>
          <w:tcPr>
            <w:tcW w:w="1728" w:type="dxa"/>
            <w:tcBorders>
              <w:top w:val="nil"/>
              <w:left w:val="single" w:sz="4" w:space="0" w:color="000000"/>
              <w:bottom w:val="single" w:sz="4" w:space="0" w:color="000000"/>
              <w:right w:val="nil"/>
            </w:tcBorders>
          </w:tcPr>
          <w:p w14:paraId="5FB01DA5"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6"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7"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8" w14:textId="77777777" w:rsidR="004D6292" w:rsidRPr="0007259E" w:rsidRDefault="004D6292" w:rsidP="00503B4B">
            <w:pPr>
              <w:pStyle w:val="a3"/>
              <w:wordWrap/>
              <w:spacing w:before="135" w:line="240" w:lineRule="auto"/>
              <w:rPr>
                <w:spacing w:val="0"/>
              </w:rPr>
            </w:pPr>
          </w:p>
        </w:tc>
      </w:tr>
      <w:tr w:rsidR="004D6292" w:rsidRPr="0007259E" w14:paraId="5FB01DAE" w14:textId="77777777">
        <w:trPr>
          <w:trHeight w:hRule="exact" w:val="480"/>
        </w:trPr>
        <w:tc>
          <w:tcPr>
            <w:tcW w:w="1728" w:type="dxa"/>
            <w:tcBorders>
              <w:top w:val="nil"/>
              <w:left w:val="single" w:sz="4" w:space="0" w:color="000000"/>
              <w:bottom w:val="single" w:sz="4" w:space="0" w:color="000000"/>
              <w:right w:val="nil"/>
            </w:tcBorders>
          </w:tcPr>
          <w:p w14:paraId="5FB01DAA"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B"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C"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D" w14:textId="77777777" w:rsidR="004D6292" w:rsidRPr="0007259E" w:rsidRDefault="004D6292" w:rsidP="00503B4B">
            <w:pPr>
              <w:pStyle w:val="a3"/>
              <w:wordWrap/>
              <w:spacing w:before="135" w:line="240" w:lineRule="auto"/>
              <w:rPr>
                <w:spacing w:val="0"/>
              </w:rPr>
            </w:pPr>
          </w:p>
        </w:tc>
      </w:tr>
      <w:tr w:rsidR="004D6292" w:rsidRPr="0007259E" w14:paraId="5FB01DB3" w14:textId="77777777">
        <w:trPr>
          <w:trHeight w:hRule="exact" w:val="480"/>
        </w:trPr>
        <w:tc>
          <w:tcPr>
            <w:tcW w:w="1728" w:type="dxa"/>
            <w:tcBorders>
              <w:top w:val="nil"/>
              <w:left w:val="single" w:sz="4" w:space="0" w:color="000000"/>
              <w:bottom w:val="single" w:sz="4" w:space="0" w:color="000000"/>
              <w:right w:val="nil"/>
            </w:tcBorders>
          </w:tcPr>
          <w:p w14:paraId="5FB01DAF"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0"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1"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2" w14:textId="77777777" w:rsidR="004D6292" w:rsidRPr="0007259E" w:rsidRDefault="004D6292" w:rsidP="00503B4B">
            <w:pPr>
              <w:pStyle w:val="a3"/>
              <w:wordWrap/>
              <w:spacing w:before="135" w:line="240" w:lineRule="auto"/>
              <w:rPr>
                <w:spacing w:val="0"/>
              </w:rPr>
            </w:pPr>
          </w:p>
        </w:tc>
      </w:tr>
      <w:tr w:rsidR="004D6292" w:rsidRPr="0007259E" w14:paraId="5FB01DB8" w14:textId="77777777">
        <w:trPr>
          <w:trHeight w:hRule="exact" w:val="480"/>
        </w:trPr>
        <w:tc>
          <w:tcPr>
            <w:tcW w:w="1728" w:type="dxa"/>
            <w:tcBorders>
              <w:top w:val="nil"/>
              <w:left w:val="single" w:sz="4" w:space="0" w:color="000000"/>
              <w:bottom w:val="single" w:sz="4" w:space="0" w:color="000000"/>
              <w:right w:val="nil"/>
            </w:tcBorders>
          </w:tcPr>
          <w:p w14:paraId="5FB01DB4"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5"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6"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7" w14:textId="77777777" w:rsidR="004D6292" w:rsidRPr="0007259E" w:rsidRDefault="004D6292" w:rsidP="00503B4B">
            <w:pPr>
              <w:pStyle w:val="a3"/>
              <w:wordWrap/>
              <w:spacing w:before="135" w:line="240" w:lineRule="auto"/>
              <w:rPr>
                <w:spacing w:val="0"/>
              </w:rPr>
            </w:pPr>
          </w:p>
        </w:tc>
      </w:tr>
      <w:tr w:rsidR="004D6292" w:rsidRPr="0007259E" w14:paraId="5FB01DBD" w14:textId="77777777">
        <w:trPr>
          <w:trHeight w:hRule="exact" w:val="480"/>
        </w:trPr>
        <w:tc>
          <w:tcPr>
            <w:tcW w:w="1728" w:type="dxa"/>
            <w:tcBorders>
              <w:top w:val="nil"/>
              <w:left w:val="single" w:sz="4" w:space="0" w:color="000000"/>
              <w:bottom w:val="single" w:sz="4" w:space="0" w:color="000000"/>
              <w:right w:val="nil"/>
            </w:tcBorders>
          </w:tcPr>
          <w:p w14:paraId="5FB01DB9"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A"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B"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C" w14:textId="77777777" w:rsidR="004D6292" w:rsidRPr="0007259E" w:rsidRDefault="004D6292" w:rsidP="00503B4B">
            <w:pPr>
              <w:pStyle w:val="a3"/>
              <w:wordWrap/>
              <w:spacing w:before="135" w:line="240" w:lineRule="auto"/>
              <w:rPr>
                <w:spacing w:val="0"/>
              </w:rPr>
            </w:pPr>
          </w:p>
        </w:tc>
      </w:tr>
      <w:tr w:rsidR="004D6292" w:rsidRPr="0007259E" w14:paraId="5FB01DC2" w14:textId="77777777">
        <w:trPr>
          <w:trHeight w:hRule="exact" w:val="480"/>
        </w:trPr>
        <w:tc>
          <w:tcPr>
            <w:tcW w:w="1728" w:type="dxa"/>
            <w:tcBorders>
              <w:top w:val="nil"/>
              <w:left w:val="single" w:sz="4" w:space="0" w:color="000000"/>
              <w:bottom w:val="single" w:sz="4" w:space="0" w:color="000000"/>
              <w:right w:val="nil"/>
            </w:tcBorders>
          </w:tcPr>
          <w:p w14:paraId="5FB01DBE"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F"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0"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1" w14:textId="77777777" w:rsidR="004D6292" w:rsidRPr="0007259E" w:rsidRDefault="004D6292" w:rsidP="00503B4B">
            <w:pPr>
              <w:pStyle w:val="a3"/>
              <w:wordWrap/>
              <w:spacing w:before="135" w:line="240" w:lineRule="auto"/>
              <w:rPr>
                <w:spacing w:val="0"/>
              </w:rPr>
            </w:pPr>
          </w:p>
        </w:tc>
      </w:tr>
      <w:tr w:rsidR="004D6292" w:rsidRPr="0007259E" w14:paraId="5FB01DC7" w14:textId="77777777">
        <w:trPr>
          <w:trHeight w:hRule="exact" w:val="480"/>
        </w:trPr>
        <w:tc>
          <w:tcPr>
            <w:tcW w:w="1728" w:type="dxa"/>
            <w:tcBorders>
              <w:top w:val="nil"/>
              <w:left w:val="single" w:sz="4" w:space="0" w:color="000000"/>
              <w:bottom w:val="single" w:sz="4" w:space="0" w:color="000000"/>
              <w:right w:val="nil"/>
            </w:tcBorders>
          </w:tcPr>
          <w:p w14:paraId="5FB01DC3"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4"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5"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6" w14:textId="77777777" w:rsidR="004D6292" w:rsidRPr="0007259E" w:rsidRDefault="004D6292" w:rsidP="00503B4B">
            <w:pPr>
              <w:pStyle w:val="a3"/>
              <w:wordWrap/>
              <w:spacing w:before="135" w:line="240" w:lineRule="auto"/>
              <w:rPr>
                <w:spacing w:val="0"/>
              </w:rPr>
            </w:pPr>
          </w:p>
        </w:tc>
      </w:tr>
      <w:tr w:rsidR="004D6292" w:rsidRPr="0007259E" w14:paraId="5FB01DCC" w14:textId="77777777">
        <w:trPr>
          <w:trHeight w:hRule="exact" w:val="480"/>
        </w:trPr>
        <w:tc>
          <w:tcPr>
            <w:tcW w:w="1728" w:type="dxa"/>
            <w:tcBorders>
              <w:top w:val="nil"/>
              <w:left w:val="single" w:sz="4" w:space="0" w:color="000000"/>
              <w:bottom w:val="single" w:sz="4" w:space="0" w:color="000000"/>
              <w:right w:val="nil"/>
            </w:tcBorders>
          </w:tcPr>
          <w:p w14:paraId="5FB01DC8"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9"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A"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B" w14:textId="77777777" w:rsidR="004D6292" w:rsidRPr="0007259E" w:rsidRDefault="004D6292" w:rsidP="00503B4B">
            <w:pPr>
              <w:pStyle w:val="a3"/>
              <w:wordWrap/>
              <w:spacing w:before="135" w:line="240" w:lineRule="auto"/>
              <w:rPr>
                <w:spacing w:val="0"/>
              </w:rPr>
            </w:pPr>
          </w:p>
        </w:tc>
      </w:tr>
      <w:tr w:rsidR="004D6292" w:rsidRPr="0007259E" w14:paraId="5FB01DD1" w14:textId="77777777">
        <w:trPr>
          <w:trHeight w:hRule="exact" w:val="480"/>
        </w:trPr>
        <w:tc>
          <w:tcPr>
            <w:tcW w:w="1728" w:type="dxa"/>
            <w:tcBorders>
              <w:top w:val="nil"/>
              <w:left w:val="single" w:sz="4" w:space="0" w:color="000000"/>
              <w:bottom w:val="single" w:sz="4" w:space="0" w:color="000000"/>
              <w:right w:val="nil"/>
            </w:tcBorders>
          </w:tcPr>
          <w:p w14:paraId="5FB01DCD"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E"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F"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0" w14:textId="77777777" w:rsidR="004D6292" w:rsidRPr="0007259E" w:rsidRDefault="004D6292" w:rsidP="00503B4B">
            <w:pPr>
              <w:pStyle w:val="a3"/>
              <w:wordWrap/>
              <w:spacing w:before="135" w:line="240" w:lineRule="auto"/>
              <w:rPr>
                <w:spacing w:val="0"/>
              </w:rPr>
            </w:pPr>
          </w:p>
        </w:tc>
      </w:tr>
      <w:tr w:rsidR="004D6292" w:rsidRPr="0007259E" w14:paraId="5FB01DD6" w14:textId="77777777">
        <w:trPr>
          <w:trHeight w:hRule="exact" w:val="480"/>
        </w:trPr>
        <w:tc>
          <w:tcPr>
            <w:tcW w:w="1728" w:type="dxa"/>
            <w:tcBorders>
              <w:top w:val="nil"/>
              <w:left w:val="single" w:sz="4" w:space="0" w:color="000000"/>
              <w:bottom w:val="single" w:sz="4" w:space="0" w:color="000000"/>
              <w:right w:val="nil"/>
            </w:tcBorders>
          </w:tcPr>
          <w:p w14:paraId="5FB01DD2"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D3"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D4"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5" w14:textId="77777777" w:rsidR="004D6292" w:rsidRPr="0007259E" w:rsidRDefault="004D6292" w:rsidP="00503B4B">
            <w:pPr>
              <w:pStyle w:val="a3"/>
              <w:wordWrap/>
              <w:spacing w:before="135" w:line="240" w:lineRule="auto"/>
              <w:rPr>
                <w:spacing w:val="0"/>
              </w:rPr>
            </w:pPr>
          </w:p>
        </w:tc>
      </w:tr>
      <w:tr w:rsidR="004D6292" w:rsidRPr="0007259E" w14:paraId="5FB01DDB" w14:textId="77777777">
        <w:trPr>
          <w:trHeight w:hRule="exact" w:val="480"/>
        </w:trPr>
        <w:tc>
          <w:tcPr>
            <w:tcW w:w="1728" w:type="dxa"/>
            <w:tcBorders>
              <w:top w:val="nil"/>
              <w:left w:val="single" w:sz="4" w:space="0" w:color="000000"/>
              <w:bottom w:val="single" w:sz="4" w:space="0" w:color="000000"/>
              <w:right w:val="nil"/>
            </w:tcBorders>
          </w:tcPr>
          <w:p w14:paraId="5FB01DD7"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D8"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D9"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A" w14:textId="77777777" w:rsidR="004D6292" w:rsidRPr="0007259E" w:rsidRDefault="004D6292" w:rsidP="00503B4B">
            <w:pPr>
              <w:pStyle w:val="a3"/>
              <w:wordWrap/>
              <w:spacing w:before="135" w:line="240" w:lineRule="auto"/>
              <w:rPr>
                <w:spacing w:val="0"/>
              </w:rPr>
            </w:pPr>
          </w:p>
        </w:tc>
      </w:tr>
      <w:tr w:rsidR="004D6292" w:rsidRPr="0007259E" w14:paraId="5FB01DDD" w14:textId="77777777">
        <w:trPr>
          <w:trHeight w:hRule="exact" w:val="1200"/>
        </w:trPr>
        <w:tc>
          <w:tcPr>
            <w:tcW w:w="9072" w:type="dxa"/>
            <w:gridSpan w:val="4"/>
            <w:tcBorders>
              <w:top w:val="nil"/>
              <w:left w:val="single" w:sz="4" w:space="0" w:color="000000"/>
              <w:bottom w:val="single" w:sz="4" w:space="0" w:color="000000"/>
              <w:right w:val="single" w:sz="4" w:space="0" w:color="000000"/>
            </w:tcBorders>
          </w:tcPr>
          <w:p w14:paraId="5FB01DDC"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（記載欄）</w:t>
            </w:r>
          </w:p>
        </w:tc>
      </w:tr>
    </w:tbl>
    <w:p w14:paraId="5FB01DDE" w14:textId="77777777" w:rsidR="004D6292" w:rsidRPr="0007259E" w:rsidRDefault="004D6292" w:rsidP="00503B4B">
      <w:pPr>
        <w:pStyle w:val="a3"/>
        <w:wordWrap/>
        <w:spacing w:line="240" w:lineRule="auto"/>
        <w:rPr>
          <w:spacing w:val="0"/>
        </w:rPr>
      </w:pPr>
    </w:p>
    <w:p w14:paraId="5FB01DDF" w14:textId="77777777" w:rsidR="0007259E" w:rsidRPr="0007259E" w:rsidRDefault="0007259E" w:rsidP="00503B4B">
      <w:pPr>
        <w:pStyle w:val="a3"/>
        <w:wordWrap/>
        <w:spacing w:line="240" w:lineRule="auto"/>
        <w:rPr>
          <w:rFonts w:ascii="ＭＳ 明朝" w:hAnsi="ＭＳ 明朝"/>
        </w:rPr>
      </w:pPr>
    </w:p>
    <w:p w14:paraId="5FB01DE0" w14:textId="77777777" w:rsidR="004D6292" w:rsidRPr="0007259E" w:rsidRDefault="004D6292" w:rsidP="00503B4B">
      <w:pPr>
        <w:pStyle w:val="a3"/>
        <w:wordWrap/>
        <w:spacing w:line="240" w:lineRule="auto"/>
        <w:rPr>
          <w:spacing w:val="0"/>
        </w:rPr>
      </w:pPr>
      <w:r w:rsidRPr="0007259E">
        <w:rPr>
          <w:rFonts w:ascii="ＭＳ 明朝" w:hAnsi="ＭＳ 明朝" w:hint="eastAsia"/>
        </w:rPr>
        <w:t>（注）</w:t>
      </w:r>
      <w:r w:rsidR="00086854" w:rsidRPr="0007259E">
        <w:rPr>
          <w:rFonts w:ascii="ＭＳ 明朝" w:hAnsi="ＭＳ 明朝" w:hint="eastAsia"/>
        </w:rPr>
        <w:t xml:space="preserve"> </w:t>
      </w:r>
      <w:r w:rsidRPr="0007259E">
        <w:rPr>
          <w:rFonts w:ascii="ＭＳ 明朝" w:hAnsi="ＭＳ 明朝" w:hint="eastAsia"/>
        </w:rPr>
        <w:t>１　報告は、月報を標準とする。</w:t>
      </w:r>
      <w:r w:rsidRPr="0007259E">
        <w:rPr>
          <w:rFonts w:eastAsia="Times New Roman" w:cs="Times New Roman"/>
          <w:spacing w:val="1"/>
        </w:rPr>
        <w:t xml:space="preserve">                                          </w:t>
      </w:r>
    </w:p>
    <w:p w14:paraId="5FB01DE1"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２　予定工程は、初回報告時に完成までの予定出来高累計を記入する。</w:t>
      </w:r>
    </w:p>
    <w:p w14:paraId="5FB01DE2" w14:textId="77777777" w:rsidR="00AB1ECB" w:rsidRPr="0007259E" w:rsidRDefault="004D6292" w:rsidP="00AB1EC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３　実施工程は、当該報告月までの出来高累計を記入する。</w:t>
      </w:r>
    </w:p>
    <w:p w14:paraId="5FB01DE3" w14:textId="77777777" w:rsidR="0007259E" w:rsidRPr="0007259E" w:rsidRDefault="0007259E" w:rsidP="00503B4B">
      <w:pPr>
        <w:pStyle w:val="a3"/>
        <w:wordWrap/>
        <w:spacing w:line="240" w:lineRule="auto"/>
        <w:rPr>
          <w:rFonts w:ascii="ＭＳ 明朝" w:hAnsi="ＭＳ 明朝"/>
        </w:rPr>
      </w:pPr>
    </w:p>
    <w:p w14:paraId="5FB01DE4" w14:textId="77777777" w:rsidR="0007259E" w:rsidRPr="0007259E" w:rsidRDefault="0007259E" w:rsidP="00503B4B">
      <w:pPr>
        <w:pStyle w:val="a3"/>
        <w:wordWrap/>
        <w:spacing w:line="240" w:lineRule="auto"/>
        <w:rPr>
          <w:rFonts w:ascii="ＭＳ 明朝" w:hAnsi="ＭＳ 明朝"/>
        </w:rPr>
      </w:pPr>
    </w:p>
    <w:p w14:paraId="5FB01DE5" w14:textId="77777777" w:rsidR="0007259E" w:rsidRPr="0007259E" w:rsidRDefault="0007259E" w:rsidP="00503B4B">
      <w:pPr>
        <w:pStyle w:val="a3"/>
        <w:wordWrap/>
        <w:spacing w:line="240" w:lineRule="auto"/>
        <w:rPr>
          <w:rFonts w:ascii="ＭＳ 明朝" w:hAnsi="ＭＳ 明朝"/>
        </w:rPr>
      </w:pPr>
    </w:p>
    <w:p w14:paraId="5FB01DE6" w14:textId="77777777"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様式第４</w:t>
      </w:r>
      <w:r w:rsidR="004D6292" w:rsidRPr="0007259E">
        <w:rPr>
          <w:rFonts w:ascii="ＭＳ 明朝" w:hAnsi="ＭＳ 明朝" w:hint="eastAsia"/>
        </w:rPr>
        <w:t>号</w:t>
      </w:r>
    </w:p>
    <w:p w14:paraId="5FB01DE7" w14:textId="77777777" w:rsidR="004D6292" w:rsidRPr="0007259E" w:rsidRDefault="004D6292" w:rsidP="00503B4B">
      <w:pPr>
        <w:pStyle w:val="a3"/>
        <w:wordWrap/>
        <w:spacing w:line="240" w:lineRule="auto"/>
        <w:rPr>
          <w:spacing w:val="0"/>
        </w:rPr>
      </w:pPr>
    </w:p>
    <w:p w14:paraId="5FB01DE8"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pacing w:val="283"/>
          <w:sz w:val="30"/>
          <w:szCs w:val="30"/>
          <w:fitText w:val="2900" w:id="-222012662"/>
        </w:rPr>
        <w:t>認定調</w:t>
      </w:r>
      <w:r w:rsidRPr="0007259E">
        <w:rPr>
          <w:rFonts w:ascii="ＭＳ 明朝" w:hAnsi="ＭＳ 明朝" w:hint="eastAsia"/>
          <w:spacing w:val="1"/>
          <w:sz w:val="30"/>
          <w:szCs w:val="30"/>
          <w:fitText w:val="2900" w:id="-222012662"/>
        </w:rPr>
        <w:t>書</w:t>
      </w:r>
    </w:p>
    <w:p w14:paraId="5FB01DE9" w14:textId="77777777" w:rsidR="004D6292" w:rsidRPr="0007259E" w:rsidRDefault="004D6292" w:rsidP="00503B4B">
      <w:pPr>
        <w:pStyle w:val="a3"/>
        <w:wordWrap/>
        <w:spacing w:line="240" w:lineRule="auto"/>
        <w:rPr>
          <w:spacing w:val="0"/>
        </w:rPr>
      </w:pPr>
    </w:p>
    <w:p w14:paraId="5FB01DEA" w14:textId="77777777" w:rsidR="004D6292" w:rsidRPr="0007259E" w:rsidRDefault="004D6292" w:rsidP="00503B4B">
      <w:pPr>
        <w:pStyle w:val="a3"/>
        <w:wordWrap/>
        <w:spacing w:line="240" w:lineRule="auto"/>
        <w:rPr>
          <w:spacing w:val="0"/>
        </w:rPr>
      </w:pPr>
    </w:p>
    <w:p w14:paraId="5FB01DEB" w14:textId="77777777" w:rsidR="004D6292" w:rsidRPr="0007259E" w:rsidRDefault="004D6292" w:rsidP="00503B4B">
      <w:pPr>
        <w:pStyle w:val="a3"/>
        <w:wordWrap/>
        <w:spacing w:line="240" w:lineRule="auto"/>
        <w:rPr>
          <w:spacing w:val="0"/>
        </w:rPr>
      </w:pPr>
    </w:p>
    <w:p w14:paraId="5FB01DEC"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第</w:t>
      </w:r>
      <w:r w:rsidRPr="0007259E">
        <w:rPr>
          <w:rFonts w:eastAsia="Times New Roman" w:cs="Times New Roman"/>
          <w:spacing w:val="1"/>
        </w:rPr>
        <w:t xml:space="preserve">          </w:t>
      </w:r>
      <w:r w:rsidRPr="0007259E">
        <w:rPr>
          <w:rFonts w:ascii="ＭＳ 明朝" w:hAnsi="ＭＳ 明朝" w:hint="eastAsia"/>
        </w:rPr>
        <w:t>号</w:t>
      </w:r>
    </w:p>
    <w:p w14:paraId="5FB01DED" w14:textId="77777777" w:rsidR="004D6292" w:rsidRPr="0007259E" w:rsidRDefault="004D6292" w:rsidP="00503B4B">
      <w:pPr>
        <w:pStyle w:val="a3"/>
        <w:wordWrap/>
        <w:spacing w:line="240" w:lineRule="auto"/>
        <w:rPr>
          <w:spacing w:val="0"/>
        </w:rPr>
      </w:pPr>
      <w:r w:rsidRPr="0007259E">
        <w:rPr>
          <w:rFonts w:ascii="ＭＳ 明朝" w:hAnsi="ＭＳ 明朝" w:hint="eastAsia"/>
        </w:rPr>
        <w:t xml:space="preserve">　　　　　　　</w:t>
      </w:r>
      <w:r w:rsidR="00B80A0F" w:rsidRPr="0007259E">
        <w:rPr>
          <w:rFonts w:ascii="ＭＳ 明朝" w:hAnsi="ＭＳ 明朝" w:hint="eastAsia"/>
        </w:rPr>
        <w:t xml:space="preserve"> </w:t>
      </w:r>
      <w:r w:rsidRPr="0007259E">
        <w:rPr>
          <w:rFonts w:ascii="ＭＳ 明朝" w:hAnsi="ＭＳ 明朝" w:hint="eastAsia"/>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14:paraId="5FB01DEE" w14:textId="77777777" w:rsidR="004D6292" w:rsidRPr="0007259E" w:rsidRDefault="004D6292" w:rsidP="00503B4B">
      <w:pPr>
        <w:pStyle w:val="a3"/>
        <w:wordWrap/>
        <w:spacing w:line="240" w:lineRule="auto"/>
        <w:rPr>
          <w:spacing w:val="0"/>
        </w:rPr>
      </w:pPr>
    </w:p>
    <w:p w14:paraId="5FB01DEF" w14:textId="77777777" w:rsidR="004D6292" w:rsidRPr="0007259E" w:rsidRDefault="004D6292" w:rsidP="00503B4B">
      <w:pPr>
        <w:pStyle w:val="a3"/>
        <w:wordWrap/>
        <w:spacing w:line="240" w:lineRule="auto"/>
        <w:rPr>
          <w:spacing w:val="0"/>
        </w:rPr>
      </w:pPr>
    </w:p>
    <w:p w14:paraId="5FB01DF0" w14:textId="77777777" w:rsidR="004D6292" w:rsidRPr="0007259E" w:rsidRDefault="004D6292" w:rsidP="00503B4B">
      <w:pPr>
        <w:pStyle w:val="a3"/>
        <w:wordWrap/>
        <w:spacing w:line="240" w:lineRule="auto"/>
        <w:rPr>
          <w:spacing w:val="0"/>
        </w:rPr>
      </w:pPr>
    </w:p>
    <w:p w14:paraId="5FB01DF1"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Pr="0007259E">
        <w:rPr>
          <w:rFonts w:ascii="ＭＳ 明朝" w:hAnsi="ＭＳ 明朝" w:hint="eastAsia"/>
        </w:rPr>
        <w:t>様</w:t>
      </w:r>
    </w:p>
    <w:p w14:paraId="5FB01DF2" w14:textId="77777777" w:rsidR="004D6292" w:rsidRPr="0007259E" w:rsidRDefault="004D6292" w:rsidP="00503B4B">
      <w:pPr>
        <w:pStyle w:val="a3"/>
        <w:wordWrap/>
        <w:spacing w:line="240" w:lineRule="auto"/>
        <w:rPr>
          <w:spacing w:val="0"/>
        </w:rPr>
      </w:pPr>
    </w:p>
    <w:p w14:paraId="5FB01DF3" w14:textId="77777777" w:rsidR="004D6292" w:rsidRPr="0007259E" w:rsidRDefault="004D6292" w:rsidP="00503B4B">
      <w:pPr>
        <w:pStyle w:val="a3"/>
        <w:wordWrap/>
        <w:spacing w:line="240" w:lineRule="auto"/>
        <w:rPr>
          <w:spacing w:val="0"/>
        </w:rPr>
      </w:pPr>
    </w:p>
    <w:p w14:paraId="5FB01DF4" w14:textId="77777777" w:rsidR="004D6292" w:rsidRPr="0007259E" w:rsidRDefault="004D6292" w:rsidP="00503B4B">
      <w:pPr>
        <w:pStyle w:val="a3"/>
        <w:wordWrap/>
        <w:spacing w:line="240" w:lineRule="auto"/>
        <w:rPr>
          <w:spacing w:val="0"/>
        </w:rPr>
      </w:pPr>
    </w:p>
    <w:p w14:paraId="5FB01DF5" w14:textId="77777777" w:rsidR="004D6292" w:rsidRPr="0007259E" w:rsidRDefault="004D6292" w:rsidP="00503B4B">
      <w:pPr>
        <w:pStyle w:val="a3"/>
        <w:wordWrap/>
        <w:spacing w:line="240" w:lineRule="auto"/>
        <w:rPr>
          <w:spacing w:val="0"/>
        </w:rPr>
      </w:pPr>
    </w:p>
    <w:p w14:paraId="5FB01DF6"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発注者</w:t>
      </w:r>
      <w:r w:rsidRPr="0007259E">
        <w:rPr>
          <w:rFonts w:eastAsia="Times New Roman" w:cs="Times New Roman"/>
          <w:spacing w:val="1"/>
        </w:rPr>
        <w:t xml:space="preserve">                           </w:t>
      </w:r>
      <w:r w:rsidRPr="0007259E">
        <w:rPr>
          <w:rFonts w:ascii="JustUnitMark" w:eastAsia="Times New Roman" w:hAnsi="JustUnitMark" w:cs="Times New Roman"/>
        </w:rPr>
        <w:t></w:t>
      </w:r>
    </w:p>
    <w:p w14:paraId="5FB01DF7" w14:textId="77777777" w:rsidR="004D6292" w:rsidRPr="0007259E" w:rsidRDefault="004D6292" w:rsidP="00503B4B">
      <w:pPr>
        <w:pStyle w:val="a3"/>
        <w:wordWrap/>
        <w:spacing w:line="240" w:lineRule="auto"/>
        <w:rPr>
          <w:spacing w:val="0"/>
        </w:rPr>
      </w:pPr>
    </w:p>
    <w:p w14:paraId="5FB01DF8" w14:textId="77777777" w:rsidR="004D6292" w:rsidRPr="0007259E" w:rsidRDefault="004D6292" w:rsidP="00503B4B">
      <w:pPr>
        <w:pStyle w:val="a3"/>
        <w:wordWrap/>
        <w:spacing w:line="240" w:lineRule="auto"/>
        <w:rPr>
          <w:spacing w:val="0"/>
        </w:rPr>
      </w:pPr>
    </w:p>
    <w:p w14:paraId="5FB01DF9" w14:textId="77777777" w:rsidR="004D6292" w:rsidRPr="0007259E" w:rsidRDefault="004D6292" w:rsidP="00503B4B">
      <w:pPr>
        <w:pStyle w:val="a3"/>
        <w:wordWrap/>
        <w:spacing w:line="240" w:lineRule="auto"/>
        <w:rPr>
          <w:spacing w:val="0"/>
        </w:rPr>
      </w:pPr>
    </w:p>
    <w:p w14:paraId="5FB01DFA" w14:textId="77777777" w:rsidR="00B80A0F" w:rsidRPr="0007259E" w:rsidRDefault="004D6292" w:rsidP="00503B4B">
      <w:pPr>
        <w:pStyle w:val="a3"/>
        <w:wordWrap/>
        <w:spacing w:line="240" w:lineRule="auto"/>
        <w:rPr>
          <w:rFonts w:ascii="ＭＳ 明朝" w:hAnsi="ＭＳ 明朝"/>
        </w:rPr>
      </w:pPr>
      <w:r w:rsidRPr="0007259E">
        <w:rPr>
          <w:rFonts w:ascii="ＭＳ 明朝" w:hAnsi="ＭＳ 明朝" w:hint="eastAsia"/>
        </w:rPr>
        <w:t xml:space="preserve">　　下記の工事についてそ</w:t>
      </w:r>
      <w:r w:rsidR="00B80A0F" w:rsidRPr="0007259E">
        <w:rPr>
          <w:rFonts w:ascii="ＭＳ 明朝" w:hAnsi="ＭＳ 明朝" w:hint="eastAsia"/>
        </w:rPr>
        <w:t>の進捗を調査したところ、中間前金払をすることができる要件を具</w:t>
      </w:r>
    </w:p>
    <w:p w14:paraId="5FB01DFB" w14:textId="77777777" w:rsidR="004D6292" w:rsidRPr="0007259E" w:rsidRDefault="00B80A0F" w:rsidP="00503B4B">
      <w:pPr>
        <w:pStyle w:val="a3"/>
        <w:wordWrap/>
        <w:spacing w:line="240" w:lineRule="auto"/>
        <w:rPr>
          <w:spacing w:val="0"/>
        </w:rPr>
      </w:pPr>
      <w:r w:rsidRPr="0007259E">
        <w:rPr>
          <w:rFonts w:ascii="ＭＳ 明朝" w:hAnsi="ＭＳ 明朝" w:hint="eastAsia"/>
        </w:rPr>
        <w:t xml:space="preserve">　備</w:t>
      </w:r>
      <w:r w:rsidR="004D6292" w:rsidRPr="0007259E">
        <w:rPr>
          <w:rFonts w:ascii="ＭＳ 明朝" w:hAnsi="ＭＳ 明朝" w:hint="eastAsia"/>
        </w:rPr>
        <w:t>していることを認定します。</w:t>
      </w:r>
    </w:p>
    <w:p w14:paraId="5FB01DFC" w14:textId="77777777" w:rsidR="004D6292" w:rsidRPr="0007259E" w:rsidRDefault="004D6292" w:rsidP="00503B4B">
      <w:pPr>
        <w:pStyle w:val="a3"/>
        <w:wordWrap/>
        <w:spacing w:line="240" w:lineRule="auto"/>
        <w:rPr>
          <w:spacing w:val="0"/>
        </w:rPr>
      </w:pPr>
    </w:p>
    <w:p w14:paraId="5FB01DFD"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14:paraId="5FB01DFE" w14:textId="77777777"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07259E" w14:paraId="5FB01E02" w14:textId="77777777" w:rsidTr="00B80A0F">
        <w:trPr>
          <w:cantSplit/>
          <w:trHeight w:hRule="exact" w:val="952"/>
        </w:trPr>
        <w:tc>
          <w:tcPr>
            <w:tcW w:w="270" w:type="dxa"/>
            <w:vMerge w:val="restart"/>
            <w:tcBorders>
              <w:top w:val="nil"/>
              <w:left w:val="nil"/>
              <w:bottom w:val="nil"/>
              <w:right w:val="nil"/>
            </w:tcBorders>
          </w:tcPr>
          <w:p w14:paraId="5FB01DFF" w14:textId="77777777" w:rsidR="004D6292" w:rsidRPr="0007259E"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5FB01E00"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130"/>
                <w:fitText w:val="1180" w:id="-222012661"/>
              </w:rPr>
              <w:t>工事</w:t>
            </w:r>
            <w:r w:rsidRPr="0007259E">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14:paraId="5FB01E01" w14:textId="77777777" w:rsidR="004D6292" w:rsidRPr="0007259E" w:rsidRDefault="004D6292" w:rsidP="00B80A0F">
            <w:pPr>
              <w:pStyle w:val="a3"/>
              <w:wordWrap/>
              <w:spacing w:line="240" w:lineRule="auto"/>
              <w:jc w:val="center"/>
              <w:rPr>
                <w:spacing w:val="0"/>
              </w:rPr>
            </w:pPr>
          </w:p>
        </w:tc>
      </w:tr>
      <w:tr w:rsidR="004D6292" w:rsidRPr="0007259E" w14:paraId="5FB01E06" w14:textId="77777777" w:rsidTr="00B80A0F">
        <w:trPr>
          <w:cantSplit/>
          <w:trHeight w:hRule="exact" w:val="958"/>
        </w:trPr>
        <w:tc>
          <w:tcPr>
            <w:tcW w:w="270" w:type="dxa"/>
            <w:vMerge/>
            <w:tcBorders>
              <w:top w:val="nil"/>
              <w:left w:val="nil"/>
              <w:bottom w:val="nil"/>
              <w:right w:val="nil"/>
            </w:tcBorders>
          </w:tcPr>
          <w:p w14:paraId="5FB01E03"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4"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50"/>
                <w:fitText w:val="1180" w:id="-222012660"/>
              </w:rPr>
              <w:t>工事場</w:t>
            </w:r>
            <w:r w:rsidRPr="0007259E">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14:paraId="5FB01E05" w14:textId="77777777" w:rsidR="004D6292" w:rsidRPr="0007259E" w:rsidRDefault="004D6292" w:rsidP="00B80A0F">
            <w:pPr>
              <w:pStyle w:val="a3"/>
              <w:wordWrap/>
              <w:spacing w:line="240" w:lineRule="auto"/>
              <w:jc w:val="center"/>
              <w:rPr>
                <w:spacing w:val="0"/>
              </w:rPr>
            </w:pPr>
          </w:p>
        </w:tc>
      </w:tr>
      <w:tr w:rsidR="004D6292" w:rsidRPr="0007259E" w14:paraId="5FB01E0A" w14:textId="77777777" w:rsidTr="00B80A0F">
        <w:trPr>
          <w:cantSplit/>
          <w:trHeight w:hRule="exact" w:val="960"/>
        </w:trPr>
        <w:tc>
          <w:tcPr>
            <w:tcW w:w="270" w:type="dxa"/>
            <w:vMerge/>
            <w:tcBorders>
              <w:top w:val="nil"/>
              <w:left w:val="nil"/>
              <w:bottom w:val="nil"/>
              <w:right w:val="nil"/>
            </w:tcBorders>
          </w:tcPr>
          <w:p w14:paraId="5FB01E07"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8"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spacing w:val="370"/>
                <w:fitText w:val="1180" w:id="-222012659"/>
              </w:rPr>
              <w:t>工</w:t>
            </w:r>
            <w:r w:rsidRPr="0007259E">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14:paraId="5FB01E09" w14:textId="77777777"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14:paraId="5FB01E0E" w14:textId="77777777" w:rsidTr="00B80A0F">
        <w:trPr>
          <w:cantSplit/>
          <w:trHeight w:hRule="exact" w:val="960"/>
        </w:trPr>
        <w:tc>
          <w:tcPr>
            <w:tcW w:w="270" w:type="dxa"/>
            <w:vMerge/>
            <w:tcBorders>
              <w:top w:val="nil"/>
              <w:left w:val="nil"/>
              <w:bottom w:val="nil"/>
              <w:right w:val="nil"/>
            </w:tcBorders>
          </w:tcPr>
          <w:p w14:paraId="5FB01E0B"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C"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spacing w:val="20"/>
                <w:fitText w:val="1180" w:id="-222012658"/>
              </w:rPr>
              <w:t>請負代金</w:t>
            </w:r>
            <w:r w:rsidRPr="0007259E">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14:paraId="5FB01E0D"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14:paraId="5FB01E12" w14:textId="77777777" w:rsidTr="00B80A0F">
        <w:trPr>
          <w:cantSplit/>
          <w:trHeight w:hRule="exact" w:val="960"/>
        </w:trPr>
        <w:tc>
          <w:tcPr>
            <w:tcW w:w="270" w:type="dxa"/>
            <w:vMerge/>
            <w:tcBorders>
              <w:top w:val="nil"/>
              <w:left w:val="nil"/>
              <w:bottom w:val="nil"/>
              <w:right w:val="nil"/>
            </w:tcBorders>
          </w:tcPr>
          <w:p w14:paraId="5FB01E0F"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10"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370"/>
                <w:fitText w:val="1180" w:id="-222012657"/>
              </w:rPr>
              <w:t>摘</w:t>
            </w:r>
            <w:r w:rsidRPr="0007259E">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14:paraId="5FB01E11" w14:textId="77777777" w:rsidR="004D6292" w:rsidRPr="0007259E" w:rsidRDefault="004D6292" w:rsidP="00B80A0F">
            <w:pPr>
              <w:pStyle w:val="a3"/>
              <w:wordWrap/>
              <w:spacing w:line="240" w:lineRule="auto"/>
              <w:jc w:val="center"/>
              <w:rPr>
                <w:spacing w:val="0"/>
              </w:rPr>
            </w:pPr>
          </w:p>
        </w:tc>
      </w:tr>
    </w:tbl>
    <w:p w14:paraId="5FB01E13" w14:textId="77777777" w:rsidR="00AB1ECB" w:rsidRPr="0007259E" w:rsidRDefault="00AB1ECB" w:rsidP="00AB1ECB">
      <w:pPr>
        <w:pStyle w:val="a3"/>
        <w:wordWrap/>
        <w:spacing w:line="240" w:lineRule="auto"/>
        <w:rPr>
          <w:spacing w:val="0"/>
        </w:rPr>
      </w:pPr>
    </w:p>
    <w:p w14:paraId="5FB01E14" w14:textId="77777777" w:rsidR="004D6292" w:rsidRPr="0007259E" w:rsidRDefault="004D6292" w:rsidP="00503B4B">
      <w:pPr>
        <w:pStyle w:val="a3"/>
        <w:wordWrap/>
        <w:spacing w:line="240" w:lineRule="auto"/>
        <w:rPr>
          <w:spacing w:val="0"/>
        </w:rPr>
      </w:pPr>
    </w:p>
    <w:p w14:paraId="5FB01E15" w14:textId="77777777" w:rsidR="00AB1ECB" w:rsidRPr="0007259E" w:rsidRDefault="00AB1ECB" w:rsidP="00503B4B">
      <w:pPr>
        <w:pStyle w:val="a3"/>
        <w:wordWrap/>
        <w:spacing w:line="240" w:lineRule="auto"/>
        <w:rPr>
          <w:spacing w:val="0"/>
        </w:rPr>
      </w:pPr>
    </w:p>
    <w:p w14:paraId="5FB01E16" w14:textId="77777777" w:rsidR="004D6292" w:rsidRPr="0007259E" w:rsidRDefault="004D6292" w:rsidP="00503B4B">
      <w:pPr>
        <w:pStyle w:val="a3"/>
        <w:wordWrap/>
        <w:spacing w:line="240" w:lineRule="auto"/>
        <w:rPr>
          <w:spacing w:val="0"/>
        </w:rPr>
      </w:pPr>
    </w:p>
    <w:p w14:paraId="5FB01E17" w14:textId="77777777" w:rsidR="004D6292" w:rsidRPr="0007259E" w:rsidRDefault="004D6292" w:rsidP="00503B4B">
      <w:pPr>
        <w:pStyle w:val="a3"/>
        <w:wordWrap/>
        <w:spacing w:line="240" w:lineRule="auto"/>
        <w:rPr>
          <w:spacing w:val="0"/>
        </w:rPr>
      </w:pPr>
    </w:p>
    <w:p w14:paraId="5FB01E18" w14:textId="77777777"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様式第５</w:t>
      </w:r>
      <w:r w:rsidR="004D6292" w:rsidRPr="0007259E">
        <w:rPr>
          <w:rFonts w:ascii="ＭＳ 明朝" w:hAnsi="ＭＳ 明朝" w:hint="eastAsia"/>
        </w:rPr>
        <w:t>号</w:t>
      </w:r>
    </w:p>
    <w:p w14:paraId="5FB01E19" w14:textId="77777777" w:rsidR="004D6292" w:rsidRPr="0007259E" w:rsidRDefault="004D6292" w:rsidP="00503B4B">
      <w:pPr>
        <w:pStyle w:val="a3"/>
        <w:wordWrap/>
        <w:spacing w:line="240" w:lineRule="auto"/>
        <w:rPr>
          <w:spacing w:val="0"/>
        </w:rPr>
      </w:pPr>
    </w:p>
    <w:p w14:paraId="5FB01E1A"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z w:val="30"/>
          <w:szCs w:val="30"/>
        </w:rPr>
        <w:t>中間前金払・部分払の変更申請書</w:t>
      </w:r>
    </w:p>
    <w:p w14:paraId="5FB01E1B" w14:textId="77777777" w:rsidR="004D6292" w:rsidRPr="0007259E" w:rsidRDefault="004D6292" w:rsidP="00503B4B">
      <w:pPr>
        <w:pStyle w:val="a3"/>
        <w:wordWrap/>
        <w:spacing w:line="240" w:lineRule="auto"/>
        <w:rPr>
          <w:spacing w:val="0"/>
        </w:rPr>
      </w:pPr>
    </w:p>
    <w:p w14:paraId="5FB01E1C" w14:textId="77777777" w:rsidR="004D6292" w:rsidRPr="0007259E" w:rsidRDefault="004D6292" w:rsidP="00503B4B">
      <w:pPr>
        <w:pStyle w:val="a3"/>
        <w:wordWrap/>
        <w:spacing w:line="240" w:lineRule="auto"/>
        <w:rPr>
          <w:spacing w:val="0"/>
        </w:rPr>
      </w:pPr>
    </w:p>
    <w:p w14:paraId="5FB01E1D" w14:textId="77777777" w:rsidR="004D6292" w:rsidRPr="0007259E" w:rsidRDefault="004D6292" w:rsidP="00503B4B">
      <w:pPr>
        <w:pStyle w:val="a3"/>
        <w:wordWrap/>
        <w:spacing w:line="240" w:lineRule="auto"/>
        <w:rPr>
          <w:spacing w:val="0"/>
        </w:rPr>
      </w:pPr>
    </w:p>
    <w:p w14:paraId="5FB01E1E" w14:textId="77777777" w:rsidR="004D6292" w:rsidRPr="0007259E" w:rsidRDefault="009C706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14:paraId="5FB01E1F" w14:textId="77777777" w:rsidR="004D6292" w:rsidRPr="0007259E" w:rsidRDefault="004D6292" w:rsidP="00503B4B">
      <w:pPr>
        <w:pStyle w:val="a3"/>
        <w:wordWrap/>
        <w:spacing w:line="240" w:lineRule="auto"/>
        <w:rPr>
          <w:spacing w:val="0"/>
        </w:rPr>
      </w:pPr>
    </w:p>
    <w:p w14:paraId="5FB01E20" w14:textId="77777777" w:rsidR="004D6292" w:rsidRPr="0007259E" w:rsidRDefault="004D6292" w:rsidP="00503B4B">
      <w:pPr>
        <w:pStyle w:val="a3"/>
        <w:wordWrap/>
        <w:spacing w:line="240" w:lineRule="auto"/>
        <w:rPr>
          <w:spacing w:val="0"/>
        </w:rPr>
      </w:pPr>
    </w:p>
    <w:p w14:paraId="5FB01E21" w14:textId="77777777" w:rsidR="004D6292" w:rsidRPr="0007259E" w:rsidRDefault="004D6292" w:rsidP="00503B4B">
      <w:pPr>
        <w:pStyle w:val="a3"/>
        <w:wordWrap/>
        <w:spacing w:line="240" w:lineRule="auto"/>
        <w:rPr>
          <w:spacing w:val="0"/>
        </w:rPr>
      </w:pPr>
      <w:r w:rsidRPr="0007259E">
        <w:rPr>
          <w:rFonts w:ascii="ＭＳ 明朝" w:hAnsi="ＭＳ 明朝" w:hint="eastAsia"/>
        </w:rPr>
        <w:t>（あて先）</w:t>
      </w:r>
    </w:p>
    <w:p w14:paraId="5FB01E22" w14:textId="77777777" w:rsidR="004D6292" w:rsidRPr="0007259E" w:rsidRDefault="0009229C" w:rsidP="00503B4B">
      <w:pPr>
        <w:pStyle w:val="a3"/>
        <w:wordWrap/>
        <w:spacing w:line="240" w:lineRule="auto"/>
        <w:rPr>
          <w:spacing w:val="0"/>
        </w:rPr>
      </w:pPr>
      <w:r w:rsidRPr="0007259E">
        <w:rPr>
          <w:rFonts w:hint="eastAsia"/>
          <w:spacing w:val="0"/>
        </w:rPr>
        <w:t xml:space="preserve">　　　発注者</w:t>
      </w:r>
    </w:p>
    <w:p w14:paraId="5FB01E23" w14:textId="77777777" w:rsidR="004D6292" w:rsidRPr="0007259E" w:rsidRDefault="004D6292" w:rsidP="00503B4B">
      <w:pPr>
        <w:pStyle w:val="a3"/>
        <w:wordWrap/>
        <w:spacing w:line="240" w:lineRule="auto"/>
        <w:rPr>
          <w:spacing w:val="0"/>
        </w:rPr>
      </w:pPr>
    </w:p>
    <w:p w14:paraId="5FB01E24" w14:textId="77777777" w:rsidR="004D6292" w:rsidRPr="0007259E" w:rsidRDefault="004D6292" w:rsidP="00503B4B">
      <w:pPr>
        <w:pStyle w:val="a3"/>
        <w:wordWrap/>
        <w:spacing w:line="240" w:lineRule="auto"/>
        <w:rPr>
          <w:spacing w:val="0"/>
        </w:rPr>
      </w:pPr>
    </w:p>
    <w:p w14:paraId="5FB01E25" w14:textId="77777777" w:rsidR="004D6292" w:rsidRPr="0007259E" w:rsidRDefault="004D6292" w:rsidP="00503B4B">
      <w:pPr>
        <w:pStyle w:val="a3"/>
        <w:wordWrap/>
        <w:spacing w:line="240" w:lineRule="auto"/>
        <w:rPr>
          <w:spacing w:val="0"/>
        </w:rPr>
      </w:pPr>
    </w:p>
    <w:p w14:paraId="5FB01E26"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受注者名</w:t>
      </w:r>
    </w:p>
    <w:p w14:paraId="5FB01E27" w14:textId="77777777" w:rsidR="004D6292" w:rsidRPr="0007259E" w:rsidRDefault="004D6292" w:rsidP="00503B4B">
      <w:pPr>
        <w:pStyle w:val="a3"/>
        <w:wordWrap/>
        <w:spacing w:line="240" w:lineRule="auto"/>
        <w:rPr>
          <w:spacing w:val="0"/>
        </w:rPr>
      </w:pPr>
    </w:p>
    <w:p w14:paraId="5FB01E28"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現場代理人</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p>
    <w:p w14:paraId="5FB01E29" w14:textId="77777777" w:rsidR="004D6292" w:rsidRPr="0007259E" w:rsidRDefault="004D6292" w:rsidP="00503B4B">
      <w:pPr>
        <w:pStyle w:val="a3"/>
        <w:wordWrap/>
        <w:spacing w:line="240" w:lineRule="auto"/>
        <w:rPr>
          <w:spacing w:val="0"/>
        </w:rPr>
      </w:pPr>
    </w:p>
    <w:p w14:paraId="5FB01E2A" w14:textId="77777777" w:rsidR="004D6292" w:rsidRPr="0007259E" w:rsidRDefault="004D6292" w:rsidP="00503B4B">
      <w:pPr>
        <w:pStyle w:val="a3"/>
        <w:wordWrap/>
        <w:spacing w:line="240" w:lineRule="auto"/>
        <w:rPr>
          <w:spacing w:val="0"/>
        </w:rPr>
      </w:pPr>
    </w:p>
    <w:p w14:paraId="5FB01E2B" w14:textId="77777777" w:rsidR="004D6292" w:rsidRPr="0007259E" w:rsidRDefault="004D6292" w:rsidP="00503B4B">
      <w:pPr>
        <w:pStyle w:val="a3"/>
        <w:wordWrap/>
        <w:spacing w:line="240" w:lineRule="auto"/>
        <w:rPr>
          <w:spacing w:val="0"/>
        </w:rPr>
      </w:pPr>
    </w:p>
    <w:p w14:paraId="5FB01E2C"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下記の工事について（　中間前金払　・　部分払　）の変更を申請します。</w:t>
      </w:r>
    </w:p>
    <w:p w14:paraId="5FB01E2D" w14:textId="77777777" w:rsidR="004D6292" w:rsidRPr="0007259E" w:rsidRDefault="004D6292" w:rsidP="00503B4B">
      <w:pPr>
        <w:pStyle w:val="a3"/>
        <w:wordWrap/>
        <w:spacing w:line="240" w:lineRule="auto"/>
        <w:rPr>
          <w:spacing w:val="0"/>
        </w:rPr>
      </w:pPr>
    </w:p>
    <w:p w14:paraId="5FB01E2E"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14:paraId="5FB01E2F" w14:textId="77777777"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07259E" w14:paraId="5FB01E33" w14:textId="77777777" w:rsidTr="009C706B">
        <w:trPr>
          <w:cantSplit/>
          <w:trHeight w:hRule="exact" w:val="952"/>
        </w:trPr>
        <w:tc>
          <w:tcPr>
            <w:tcW w:w="378" w:type="dxa"/>
            <w:vMerge w:val="restart"/>
            <w:tcBorders>
              <w:top w:val="nil"/>
              <w:left w:val="nil"/>
              <w:bottom w:val="nil"/>
              <w:right w:val="nil"/>
            </w:tcBorders>
          </w:tcPr>
          <w:p w14:paraId="5FB01E30" w14:textId="77777777" w:rsidR="004D6292" w:rsidRPr="0007259E"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14:paraId="5FB01E31"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130"/>
                <w:fitText w:val="1180" w:id="-222012656"/>
              </w:rPr>
              <w:t>工事</w:t>
            </w:r>
            <w:r w:rsidRPr="0007259E">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14:paraId="5FB01E32" w14:textId="77777777" w:rsidR="004D6292" w:rsidRPr="0007259E" w:rsidRDefault="004D6292" w:rsidP="009C706B">
            <w:pPr>
              <w:pStyle w:val="a3"/>
              <w:wordWrap/>
              <w:spacing w:line="240" w:lineRule="auto"/>
              <w:jc w:val="center"/>
              <w:rPr>
                <w:spacing w:val="0"/>
              </w:rPr>
            </w:pPr>
          </w:p>
        </w:tc>
      </w:tr>
      <w:tr w:rsidR="004D6292" w:rsidRPr="0007259E" w14:paraId="5FB01E37" w14:textId="77777777" w:rsidTr="009C706B">
        <w:trPr>
          <w:cantSplit/>
          <w:trHeight w:hRule="exact" w:val="958"/>
        </w:trPr>
        <w:tc>
          <w:tcPr>
            <w:tcW w:w="378" w:type="dxa"/>
            <w:vMerge/>
            <w:tcBorders>
              <w:top w:val="nil"/>
              <w:left w:val="nil"/>
              <w:bottom w:val="nil"/>
              <w:right w:val="nil"/>
            </w:tcBorders>
          </w:tcPr>
          <w:p w14:paraId="5FB01E34"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5"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50"/>
                <w:fitText w:val="1180" w:id="-222012672"/>
              </w:rPr>
              <w:t>工事場</w:t>
            </w:r>
            <w:r w:rsidRPr="0007259E">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14:paraId="5FB01E36" w14:textId="77777777" w:rsidR="004D6292" w:rsidRPr="0007259E" w:rsidRDefault="004D6292" w:rsidP="009C706B">
            <w:pPr>
              <w:pStyle w:val="a3"/>
              <w:wordWrap/>
              <w:spacing w:line="240" w:lineRule="auto"/>
              <w:jc w:val="center"/>
              <w:rPr>
                <w:spacing w:val="0"/>
              </w:rPr>
            </w:pPr>
          </w:p>
        </w:tc>
      </w:tr>
      <w:tr w:rsidR="004D6292" w:rsidRPr="0007259E" w14:paraId="5FB01E3B" w14:textId="77777777" w:rsidTr="009C706B">
        <w:trPr>
          <w:cantSplit/>
          <w:trHeight w:hRule="exact" w:val="960"/>
        </w:trPr>
        <w:tc>
          <w:tcPr>
            <w:tcW w:w="378" w:type="dxa"/>
            <w:vMerge/>
            <w:tcBorders>
              <w:top w:val="nil"/>
              <w:left w:val="nil"/>
              <w:bottom w:val="nil"/>
              <w:right w:val="nil"/>
            </w:tcBorders>
          </w:tcPr>
          <w:p w14:paraId="5FB01E38"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9"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spacing w:val="370"/>
                <w:fitText w:val="1180" w:id="-222012671"/>
              </w:rPr>
              <w:t>工</w:t>
            </w:r>
            <w:r w:rsidRPr="0007259E">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14:paraId="5FB01E3A" w14:textId="77777777"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14:paraId="5FB01E3F" w14:textId="77777777" w:rsidTr="009C706B">
        <w:trPr>
          <w:cantSplit/>
          <w:trHeight w:hRule="exact" w:val="960"/>
        </w:trPr>
        <w:tc>
          <w:tcPr>
            <w:tcW w:w="378" w:type="dxa"/>
            <w:vMerge/>
            <w:tcBorders>
              <w:top w:val="nil"/>
              <w:left w:val="nil"/>
              <w:bottom w:val="nil"/>
              <w:right w:val="nil"/>
            </w:tcBorders>
          </w:tcPr>
          <w:p w14:paraId="5FB01E3C"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D"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spacing w:val="20"/>
                <w:fitText w:val="1180" w:id="-222012670"/>
              </w:rPr>
              <w:t>請負代金</w:t>
            </w:r>
            <w:r w:rsidRPr="0007259E">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14:paraId="5FB01E3E"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14:paraId="5FB01E47" w14:textId="77777777" w:rsidTr="009C706B">
        <w:trPr>
          <w:cantSplit/>
          <w:trHeight w:hRule="exact" w:val="1200"/>
        </w:trPr>
        <w:tc>
          <w:tcPr>
            <w:tcW w:w="378" w:type="dxa"/>
            <w:vMerge/>
            <w:tcBorders>
              <w:top w:val="nil"/>
              <w:left w:val="nil"/>
              <w:bottom w:val="nil"/>
              <w:right w:val="nil"/>
            </w:tcBorders>
          </w:tcPr>
          <w:p w14:paraId="5FB01E40"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41"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370"/>
                <w:fitText w:val="1180" w:id="-222012669"/>
              </w:rPr>
              <w:t>摘</w:t>
            </w:r>
            <w:r w:rsidRPr="0007259E">
              <w:rPr>
                <w:rFonts w:ascii="ＭＳ 明朝" w:hAnsi="ＭＳ 明朝" w:hint="eastAsia"/>
                <w:spacing w:val="0"/>
                <w:fitText w:val="1180" w:id="-222012669"/>
              </w:rPr>
              <w:t>要</w:t>
            </w:r>
          </w:p>
          <w:p w14:paraId="5FB01E42"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該当項目に○を</w:t>
            </w:r>
          </w:p>
          <w:p w14:paraId="5FB01E43"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14:paraId="5FB01E44"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rPr>
              <w:t>１</w:t>
            </w:r>
            <w:r w:rsidRPr="0007259E">
              <w:rPr>
                <w:rFonts w:eastAsia="Times New Roman" w:cs="Times New Roman"/>
                <w:spacing w:val="1"/>
              </w:rPr>
              <w:t xml:space="preserve">  </w:t>
            </w:r>
            <w:r w:rsidRPr="0007259E">
              <w:rPr>
                <w:rFonts w:ascii="ＭＳ 明朝" w:hAnsi="ＭＳ 明朝" w:hint="eastAsia"/>
              </w:rPr>
              <w:t>中間前金払から部分払に変更します。</w:t>
            </w:r>
          </w:p>
          <w:p w14:paraId="5FB01E45" w14:textId="77777777" w:rsidR="004D6292" w:rsidRPr="0007259E" w:rsidRDefault="004D6292" w:rsidP="009C706B">
            <w:pPr>
              <w:pStyle w:val="a3"/>
              <w:wordWrap/>
              <w:spacing w:line="240" w:lineRule="auto"/>
              <w:jc w:val="center"/>
              <w:rPr>
                <w:spacing w:val="0"/>
              </w:rPr>
            </w:pPr>
          </w:p>
          <w:p w14:paraId="5FB01E46"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２</w:t>
            </w:r>
            <w:r w:rsidRPr="0007259E">
              <w:rPr>
                <w:rFonts w:eastAsia="Times New Roman" w:cs="Times New Roman"/>
                <w:spacing w:val="1"/>
              </w:rPr>
              <w:t xml:space="preserve">  </w:t>
            </w:r>
            <w:r w:rsidRPr="0007259E">
              <w:rPr>
                <w:rFonts w:ascii="ＭＳ 明朝" w:hAnsi="ＭＳ 明朝" w:hint="eastAsia"/>
              </w:rPr>
              <w:t>部分払から中間前金払に変更します。</w:t>
            </w:r>
          </w:p>
        </w:tc>
      </w:tr>
    </w:tbl>
    <w:p w14:paraId="5FB01E48" w14:textId="77777777" w:rsidR="004D6292" w:rsidRPr="0007259E" w:rsidRDefault="004D6292" w:rsidP="00503B4B">
      <w:pPr>
        <w:pStyle w:val="a3"/>
        <w:wordWrap/>
        <w:spacing w:line="240" w:lineRule="auto"/>
        <w:rPr>
          <w:spacing w:val="0"/>
        </w:rPr>
      </w:pPr>
    </w:p>
    <w:p w14:paraId="5FB01E49" w14:textId="77777777" w:rsidR="004D6292" w:rsidRPr="0007259E" w:rsidRDefault="004D6292" w:rsidP="00503B4B">
      <w:pPr>
        <w:pStyle w:val="a3"/>
        <w:wordWrap/>
        <w:spacing w:line="240" w:lineRule="auto"/>
        <w:rPr>
          <w:spacing w:val="0"/>
        </w:rPr>
      </w:pPr>
    </w:p>
    <w:p w14:paraId="5FB01E4A" w14:textId="77777777" w:rsidR="004D6292" w:rsidRPr="0007259E" w:rsidRDefault="004D6292" w:rsidP="00503B4B">
      <w:pPr>
        <w:pStyle w:val="a3"/>
        <w:wordWrap/>
        <w:spacing w:line="240" w:lineRule="auto"/>
        <w:rPr>
          <w:spacing w:val="0"/>
        </w:rPr>
      </w:pPr>
    </w:p>
    <w:p w14:paraId="5FB01E4B" w14:textId="77777777" w:rsidR="009C706B" w:rsidRPr="0007259E" w:rsidRDefault="009C706B" w:rsidP="00503B4B">
      <w:pPr>
        <w:pStyle w:val="a3"/>
        <w:wordWrap/>
        <w:spacing w:line="240" w:lineRule="auto"/>
        <w:rPr>
          <w:spacing w:val="0"/>
        </w:rPr>
      </w:pPr>
    </w:p>
    <w:p w14:paraId="5FB01E4C" w14:textId="77777777" w:rsidR="004D6292" w:rsidRPr="0007259E" w:rsidRDefault="004D6292" w:rsidP="00503B4B">
      <w:pPr>
        <w:pStyle w:val="a3"/>
        <w:wordWrap/>
        <w:spacing w:line="240" w:lineRule="auto"/>
        <w:rPr>
          <w:spacing w:val="0"/>
        </w:rPr>
      </w:pPr>
    </w:p>
    <w:sectPr w:rsidR="004D6292" w:rsidRPr="0007259E" w:rsidSect="00C56D3B">
      <w:headerReference w:type="default" r:id="rId10"/>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2B72E" w14:textId="77777777" w:rsidR="002231A8" w:rsidRDefault="002231A8" w:rsidP="004D6292">
      <w:r>
        <w:separator/>
      </w:r>
    </w:p>
  </w:endnote>
  <w:endnote w:type="continuationSeparator" w:id="0">
    <w:p w14:paraId="7924AE19" w14:textId="77777777" w:rsidR="002231A8" w:rsidRDefault="002231A8"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4DC4" w14:textId="77777777" w:rsidR="002231A8" w:rsidRDefault="002231A8" w:rsidP="004D6292">
      <w:r>
        <w:separator/>
      </w:r>
    </w:p>
  </w:footnote>
  <w:footnote w:type="continuationSeparator" w:id="0">
    <w:p w14:paraId="394A0749" w14:textId="77777777" w:rsidR="002231A8" w:rsidRDefault="002231A8"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1E54"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713DF"/>
    <w:multiLevelType w:val="hybridMultilevel"/>
    <w:tmpl w:val="07E68092"/>
    <w:lvl w:ilvl="0" w:tplc="880223EA">
      <w:start w:val="3"/>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3C237A6"/>
    <w:multiLevelType w:val="hybridMultilevel"/>
    <w:tmpl w:val="23B40928"/>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1C5526"/>
    <w:multiLevelType w:val="hybridMultilevel"/>
    <w:tmpl w:val="FD72836E"/>
    <w:lvl w:ilvl="0" w:tplc="880223EA">
      <w:start w:val="2"/>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3" w15:restartNumberingAfterBreak="0">
    <w:nsid w:val="228A4883"/>
    <w:multiLevelType w:val="hybridMultilevel"/>
    <w:tmpl w:val="79E85012"/>
    <w:lvl w:ilvl="0" w:tplc="9AA41D8A">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8F17127"/>
    <w:multiLevelType w:val="hybridMultilevel"/>
    <w:tmpl w:val="36189B08"/>
    <w:lvl w:ilvl="0" w:tplc="F23C6F32">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0532FBB"/>
    <w:multiLevelType w:val="hybridMultilevel"/>
    <w:tmpl w:val="9C60AA96"/>
    <w:lvl w:ilvl="0" w:tplc="106C5DBE">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5FC4A86"/>
    <w:multiLevelType w:val="hybridMultilevel"/>
    <w:tmpl w:val="095EB9D0"/>
    <w:lvl w:ilvl="0" w:tplc="F510F566">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2155132"/>
    <w:multiLevelType w:val="hybridMultilevel"/>
    <w:tmpl w:val="4BFA276A"/>
    <w:lvl w:ilvl="0" w:tplc="1E1EA494">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8A76B90"/>
    <w:multiLevelType w:val="hybridMultilevel"/>
    <w:tmpl w:val="1F542084"/>
    <w:lvl w:ilvl="0" w:tplc="B77809C4">
      <w:start w:val="1"/>
      <w:numFmt w:val="decimalEnclosedCircle"/>
      <w:lvlText w:val="%1"/>
      <w:lvlJc w:val="left"/>
      <w:pPr>
        <w:ind w:left="450" w:hanging="360"/>
      </w:pPr>
      <w:rPr>
        <w:rFonts w:ascii="ＭＳ ゴシック" w:eastAsia="ＭＳ ゴシック" w:cs="ＭＳ ゴシック" w:hint="default"/>
        <w:color w:val="000000" w:themeColor="text1"/>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9" w15:restartNumberingAfterBreak="0">
    <w:nsid w:val="4DF6141C"/>
    <w:multiLevelType w:val="hybridMultilevel"/>
    <w:tmpl w:val="48B8448A"/>
    <w:lvl w:ilvl="0" w:tplc="15A6FEFA">
      <w:start w:val="1"/>
      <w:numFmt w:val="decimalEnclosedCircle"/>
      <w:lvlText w:val="%1"/>
      <w:lvlJc w:val="left"/>
      <w:pPr>
        <w:ind w:left="54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10" w15:restartNumberingAfterBreak="0">
    <w:nsid w:val="4F5657C9"/>
    <w:multiLevelType w:val="hybridMultilevel"/>
    <w:tmpl w:val="EFA2A3B2"/>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7F25433"/>
    <w:multiLevelType w:val="hybridMultilevel"/>
    <w:tmpl w:val="0270BEA6"/>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EEE4933"/>
    <w:multiLevelType w:val="hybridMultilevel"/>
    <w:tmpl w:val="DE142E26"/>
    <w:lvl w:ilvl="0" w:tplc="F2F431F4">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num w:numId="1" w16cid:durableId="1821074094">
    <w:abstractNumId w:val="6"/>
  </w:num>
  <w:num w:numId="2" w16cid:durableId="743069024">
    <w:abstractNumId w:val="4"/>
  </w:num>
  <w:num w:numId="3" w16cid:durableId="316105968">
    <w:abstractNumId w:val="5"/>
  </w:num>
  <w:num w:numId="4" w16cid:durableId="1185707095">
    <w:abstractNumId w:val="9"/>
  </w:num>
  <w:num w:numId="5" w16cid:durableId="293028644">
    <w:abstractNumId w:val="7"/>
  </w:num>
  <w:num w:numId="6" w16cid:durableId="171801076">
    <w:abstractNumId w:val="3"/>
  </w:num>
  <w:num w:numId="7" w16cid:durableId="112484641">
    <w:abstractNumId w:val="12"/>
  </w:num>
  <w:num w:numId="8" w16cid:durableId="1789004164">
    <w:abstractNumId w:val="8"/>
  </w:num>
  <w:num w:numId="9" w16cid:durableId="1509952225">
    <w:abstractNumId w:val="1"/>
  </w:num>
  <w:num w:numId="10" w16cid:durableId="1156993548">
    <w:abstractNumId w:val="10"/>
  </w:num>
  <w:num w:numId="11" w16cid:durableId="1350445792">
    <w:abstractNumId w:val="0"/>
  </w:num>
  <w:num w:numId="12" w16cid:durableId="466896352">
    <w:abstractNumId w:val="11"/>
  </w:num>
  <w:num w:numId="13" w16cid:durableId="614483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53E77"/>
    <w:rsid w:val="0007259E"/>
    <w:rsid w:val="000823D5"/>
    <w:rsid w:val="00086854"/>
    <w:rsid w:val="0009229C"/>
    <w:rsid w:val="000A5016"/>
    <w:rsid w:val="000C3CD4"/>
    <w:rsid w:val="000C7402"/>
    <w:rsid w:val="00130691"/>
    <w:rsid w:val="001420D1"/>
    <w:rsid w:val="001651ED"/>
    <w:rsid w:val="001B1C3C"/>
    <w:rsid w:val="001D3A5C"/>
    <w:rsid w:val="001E2C12"/>
    <w:rsid w:val="001F1153"/>
    <w:rsid w:val="00214232"/>
    <w:rsid w:val="002231A8"/>
    <w:rsid w:val="00233AE8"/>
    <w:rsid w:val="00241FB0"/>
    <w:rsid w:val="0024651F"/>
    <w:rsid w:val="002568E2"/>
    <w:rsid w:val="002701C9"/>
    <w:rsid w:val="00291D04"/>
    <w:rsid w:val="002B39E0"/>
    <w:rsid w:val="002B61D7"/>
    <w:rsid w:val="002C75F9"/>
    <w:rsid w:val="003003AD"/>
    <w:rsid w:val="003119F9"/>
    <w:rsid w:val="00351059"/>
    <w:rsid w:val="0037122A"/>
    <w:rsid w:val="003B167E"/>
    <w:rsid w:val="00430C4E"/>
    <w:rsid w:val="00434C74"/>
    <w:rsid w:val="0044310C"/>
    <w:rsid w:val="0045184D"/>
    <w:rsid w:val="004655EC"/>
    <w:rsid w:val="00472132"/>
    <w:rsid w:val="00473DE5"/>
    <w:rsid w:val="00487781"/>
    <w:rsid w:val="00494D23"/>
    <w:rsid w:val="004D6292"/>
    <w:rsid w:val="004E7027"/>
    <w:rsid w:val="00503B4B"/>
    <w:rsid w:val="00505FB7"/>
    <w:rsid w:val="00523EFA"/>
    <w:rsid w:val="0056330D"/>
    <w:rsid w:val="005875EC"/>
    <w:rsid w:val="005A6992"/>
    <w:rsid w:val="005B2015"/>
    <w:rsid w:val="005B2875"/>
    <w:rsid w:val="005B7741"/>
    <w:rsid w:val="005C45AA"/>
    <w:rsid w:val="005D3A16"/>
    <w:rsid w:val="00691444"/>
    <w:rsid w:val="006976BA"/>
    <w:rsid w:val="006A6578"/>
    <w:rsid w:val="006A68D1"/>
    <w:rsid w:val="006C16F3"/>
    <w:rsid w:val="006C1821"/>
    <w:rsid w:val="006D3E86"/>
    <w:rsid w:val="006D7020"/>
    <w:rsid w:val="00732F12"/>
    <w:rsid w:val="00741DE3"/>
    <w:rsid w:val="00742404"/>
    <w:rsid w:val="00780136"/>
    <w:rsid w:val="008250AA"/>
    <w:rsid w:val="00830FE5"/>
    <w:rsid w:val="008539C6"/>
    <w:rsid w:val="00861AEB"/>
    <w:rsid w:val="00897F8B"/>
    <w:rsid w:val="008C6491"/>
    <w:rsid w:val="00920DAF"/>
    <w:rsid w:val="009215A2"/>
    <w:rsid w:val="009244EA"/>
    <w:rsid w:val="00930F27"/>
    <w:rsid w:val="00936015"/>
    <w:rsid w:val="00951FB7"/>
    <w:rsid w:val="00970730"/>
    <w:rsid w:val="009873EC"/>
    <w:rsid w:val="009C472E"/>
    <w:rsid w:val="009C706B"/>
    <w:rsid w:val="009D646C"/>
    <w:rsid w:val="009E0767"/>
    <w:rsid w:val="009E7CD9"/>
    <w:rsid w:val="00A033F1"/>
    <w:rsid w:val="00A139EB"/>
    <w:rsid w:val="00A37A1E"/>
    <w:rsid w:val="00A52C90"/>
    <w:rsid w:val="00A67AC3"/>
    <w:rsid w:val="00A67DBB"/>
    <w:rsid w:val="00AB1140"/>
    <w:rsid w:val="00AB1ECB"/>
    <w:rsid w:val="00AB3F54"/>
    <w:rsid w:val="00AB4D3E"/>
    <w:rsid w:val="00AC7623"/>
    <w:rsid w:val="00B05269"/>
    <w:rsid w:val="00B461BB"/>
    <w:rsid w:val="00B80A0F"/>
    <w:rsid w:val="00BC4006"/>
    <w:rsid w:val="00C129D4"/>
    <w:rsid w:val="00C25496"/>
    <w:rsid w:val="00C56D3B"/>
    <w:rsid w:val="00C633DE"/>
    <w:rsid w:val="00C80EF7"/>
    <w:rsid w:val="00CF5CB7"/>
    <w:rsid w:val="00D02763"/>
    <w:rsid w:val="00D13071"/>
    <w:rsid w:val="00D33D5D"/>
    <w:rsid w:val="00D4309D"/>
    <w:rsid w:val="00D628DE"/>
    <w:rsid w:val="00DA3757"/>
    <w:rsid w:val="00DC6CA1"/>
    <w:rsid w:val="00DD3E0F"/>
    <w:rsid w:val="00DE45F1"/>
    <w:rsid w:val="00DF6AB3"/>
    <w:rsid w:val="00E12FCF"/>
    <w:rsid w:val="00E4641A"/>
    <w:rsid w:val="00E639FF"/>
    <w:rsid w:val="00E64A2A"/>
    <w:rsid w:val="00E82370"/>
    <w:rsid w:val="00E84625"/>
    <w:rsid w:val="00EA58B7"/>
    <w:rsid w:val="00EC51DE"/>
    <w:rsid w:val="00F0153D"/>
    <w:rsid w:val="00F338BF"/>
    <w:rsid w:val="00F417E6"/>
    <w:rsid w:val="00F63838"/>
    <w:rsid w:val="00F80932"/>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FB01CD3"/>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List Paragraph"/>
    <w:basedOn w:val="a"/>
    <w:uiPriority w:val="34"/>
    <w:qFormat/>
    <w:rsid w:val="000A50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12" Type="http://schemas.openxmlformats.org/officeDocument/2006/relationships/theme" Target="theme/theme1.xml" /><Relationship Id="rId6" Type="http://schemas.openxmlformats.org/officeDocument/2006/relationships/settings" Target="settings.xml" /><Relationship Id="rId11" Type="http://schemas.openxmlformats.org/officeDocument/2006/relationships/fontTable" Target="fontTable.xml" /><Relationship Id="rId5" Type="http://schemas.openxmlformats.org/officeDocument/2006/relationships/styles" Target="styles.xml" /><Relationship Id="rId10" Type="http://schemas.openxmlformats.org/officeDocument/2006/relationships/header" Target="header1.xml" /><Relationship Id="rId4" Type="http://schemas.openxmlformats.org/officeDocument/2006/relationships/numbering" Target="numbering.xml" /><Relationship Id="rId9" Type="http://schemas.openxmlformats.org/officeDocument/2006/relationships/endnotes" Target="end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000000"/>
        </a:solidFill>
        <a:ln w="1270" cap="flat">
          <a:solidFill>
            <a:srgbClr val="000000"/>
          </a:solidFill>
          <a:prstDash val="solid"/>
          <a:bevel/>
          <a:headEnd/>
          <a:tailEnd/>
        </a:ln>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TotalTime>
  <Pages>5</Pages>
  <Words>341</Words>
  <Characters>1945</Characters>
  <Application>Microsoft Office Word</Application>
  <DocSecurity>4</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増井 陽一（みどり自然課）</cp:lastModifiedBy>
  <cp:revision>2</cp:revision>
  <cp:lastPrinted>2011-03-07T05:27:00Z</cp:lastPrinted>
  <dcterms:created xsi:type="dcterms:W3CDTF">2026-06-01T08:26:00Z</dcterms:created>
  <dcterms:modified xsi:type="dcterms:W3CDTF">2026-06-01T08:26:00Z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